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C714322" w:rsidR="00EE0733" w:rsidRPr="00AA760A" w:rsidRDefault="00EE0733" w:rsidP="00B70BDD">
      <w:pPr>
        <w:pStyle w:val="Header"/>
        <w:tabs>
          <w:tab w:val="right" w:pos="9923"/>
        </w:tabs>
        <w:ind w:right="-7"/>
        <w:rPr>
          <w:rFonts w:cs="Arial"/>
          <w:bCs/>
          <w:i/>
          <w:noProof w:val="0"/>
          <w:sz w:val="32"/>
          <w:lang w:eastAsia="ja-JP"/>
        </w:rPr>
      </w:pPr>
      <w:bookmarkStart w:id="0" w:name="_Hlk19781073"/>
      <w:r w:rsidRPr="00AA760A">
        <w:rPr>
          <w:rFonts w:cs="Arial"/>
          <w:bCs/>
          <w:noProof w:val="0"/>
          <w:sz w:val="24"/>
        </w:rPr>
        <w:t>3GPP T</w:t>
      </w:r>
      <w:bookmarkStart w:id="1" w:name="_Ref452454252"/>
      <w:bookmarkEnd w:id="1"/>
      <w:r w:rsidRPr="00AA760A">
        <w:rPr>
          <w:rFonts w:cs="Arial"/>
          <w:bCs/>
          <w:noProof w:val="0"/>
          <w:sz w:val="24"/>
        </w:rPr>
        <w:t>SG-</w:t>
      </w:r>
      <w:r w:rsidRPr="00AA760A">
        <w:rPr>
          <w:rFonts w:cs="Arial"/>
          <w:bCs/>
          <w:noProof w:val="0"/>
          <w:sz w:val="24"/>
          <w:szCs w:val="24"/>
        </w:rPr>
        <w:t xml:space="preserve">RAN </w:t>
      </w:r>
      <w:r w:rsidR="005124D6" w:rsidRPr="00AA760A">
        <w:rPr>
          <w:rFonts w:cs="Arial"/>
          <w:noProof w:val="0"/>
          <w:sz w:val="24"/>
          <w:szCs w:val="24"/>
        </w:rPr>
        <w:t>WG3</w:t>
      </w:r>
      <w:r w:rsidR="00C95B80" w:rsidRPr="00AA760A">
        <w:rPr>
          <w:rFonts w:cs="Arial"/>
          <w:noProof w:val="0"/>
          <w:sz w:val="24"/>
          <w:szCs w:val="24"/>
        </w:rPr>
        <w:t xml:space="preserve"> </w:t>
      </w:r>
      <w:r w:rsidR="00AE6E2C" w:rsidRPr="00AA760A">
        <w:rPr>
          <w:rFonts w:cs="Arial"/>
          <w:noProof w:val="0"/>
          <w:sz w:val="24"/>
          <w:szCs w:val="24"/>
        </w:rPr>
        <w:t>Meeting</w:t>
      </w:r>
      <w:r w:rsidR="00024C18" w:rsidRPr="00AA760A">
        <w:rPr>
          <w:rFonts w:cs="Arial"/>
          <w:noProof w:val="0"/>
          <w:sz w:val="24"/>
          <w:szCs w:val="24"/>
        </w:rPr>
        <w:t xml:space="preserve"> #</w:t>
      </w:r>
      <w:r w:rsidR="006137D5" w:rsidRPr="00AA760A">
        <w:rPr>
          <w:rFonts w:cs="Arial"/>
          <w:noProof w:val="0"/>
          <w:sz w:val="24"/>
          <w:szCs w:val="24"/>
        </w:rPr>
        <w:t>12</w:t>
      </w:r>
      <w:r w:rsidR="00BF7EC7" w:rsidRPr="00AA760A">
        <w:rPr>
          <w:rFonts w:cs="Arial"/>
          <w:noProof w:val="0"/>
          <w:sz w:val="24"/>
          <w:szCs w:val="24"/>
        </w:rPr>
        <w:t>6</w:t>
      </w:r>
      <w:r w:rsidRPr="00AA760A">
        <w:rPr>
          <w:rFonts w:cs="Arial"/>
          <w:bCs/>
          <w:noProof w:val="0"/>
          <w:sz w:val="24"/>
        </w:rPr>
        <w:tab/>
      </w:r>
      <w:r w:rsidR="00CE60C9" w:rsidRPr="00CE60C9">
        <w:rPr>
          <w:rFonts w:cs="Arial"/>
          <w:bCs/>
          <w:noProof w:val="0"/>
          <w:sz w:val="24"/>
        </w:rPr>
        <w:t>R3-</w:t>
      </w:r>
      <w:r w:rsidR="00AB2967">
        <w:rPr>
          <w:rFonts w:cs="Arial"/>
          <w:bCs/>
          <w:noProof w:val="0"/>
          <w:sz w:val="24"/>
        </w:rPr>
        <w:t>247193</w:t>
      </w:r>
    </w:p>
    <w:p w14:paraId="33EDC931" w14:textId="6802041C" w:rsidR="00EE0733" w:rsidRDefault="00A4634E" w:rsidP="002A37C8">
      <w:pPr>
        <w:pStyle w:val="CRCoverPage"/>
        <w:rPr>
          <w:b/>
          <w:noProof/>
          <w:sz w:val="24"/>
        </w:rPr>
      </w:pPr>
      <w:bookmarkStart w:id="2" w:name="_Hlk19781143"/>
      <w:r w:rsidRPr="00AA760A">
        <w:rPr>
          <w:b/>
          <w:noProof/>
          <w:sz w:val="24"/>
        </w:rPr>
        <w:t>Orlando, USA</w:t>
      </w:r>
      <w:r w:rsidR="003739ED" w:rsidRPr="00AA760A">
        <w:rPr>
          <w:b/>
          <w:noProof/>
          <w:sz w:val="24"/>
        </w:rPr>
        <w:t>, 1</w:t>
      </w:r>
      <w:r w:rsidRPr="00AA760A">
        <w:rPr>
          <w:b/>
          <w:noProof/>
          <w:sz w:val="24"/>
        </w:rPr>
        <w:t>8</w:t>
      </w:r>
      <w:r w:rsidR="003739ED" w:rsidRPr="00AA760A">
        <w:rPr>
          <w:b/>
          <w:noProof/>
          <w:sz w:val="24"/>
        </w:rPr>
        <w:t xml:space="preserve"> - </w:t>
      </w:r>
      <w:r w:rsidRPr="00AA760A">
        <w:rPr>
          <w:b/>
          <w:noProof/>
          <w:sz w:val="24"/>
        </w:rPr>
        <w:t>22</w:t>
      </w:r>
      <w:r w:rsidR="003739ED" w:rsidRPr="00AA760A">
        <w:rPr>
          <w:b/>
          <w:noProof/>
          <w:sz w:val="24"/>
        </w:rPr>
        <w:t xml:space="preserve"> </w:t>
      </w:r>
      <w:r w:rsidRPr="00AA760A">
        <w:rPr>
          <w:b/>
          <w:noProof/>
          <w:sz w:val="24"/>
        </w:rPr>
        <w:t>Nov</w:t>
      </w:r>
      <w:r w:rsidR="003739ED" w:rsidRPr="00AA760A">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798B7CE" w:rsidR="00C76DDA" w:rsidRPr="00B50379" w:rsidRDefault="00C76DDA" w:rsidP="00C76DDA">
      <w:pPr>
        <w:pStyle w:val="a"/>
        <w:ind w:left="1985" w:hanging="1985"/>
        <w:rPr>
          <w:lang w:eastAsia="ja-JP"/>
        </w:rPr>
      </w:pPr>
      <w:r>
        <w:t>T</w:t>
      </w:r>
      <w:r w:rsidRPr="00B50379">
        <w:t>itle:</w:t>
      </w:r>
      <w:r w:rsidRPr="00B50379">
        <w:tab/>
      </w:r>
      <w:r w:rsidR="000E2AE6" w:rsidRPr="000E2AE6">
        <w:t>Consideration on A-IoT Device Locating</w:t>
      </w:r>
    </w:p>
    <w:p w14:paraId="1703601B" w14:textId="47EE7C97" w:rsidR="005F436C" w:rsidRDefault="005F436C" w:rsidP="005F436C">
      <w:pPr>
        <w:pStyle w:val="a"/>
        <w:rPr>
          <w:lang w:eastAsia="ja-JP"/>
        </w:rPr>
      </w:pPr>
      <w:r>
        <w:t>Agenda Item:</w:t>
      </w:r>
      <w:r>
        <w:tab/>
      </w:r>
      <w:r w:rsidR="0021606D" w:rsidRPr="0021606D">
        <w:rPr>
          <w:lang w:eastAsia="zh-CN"/>
        </w:rPr>
        <w:t>16.</w:t>
      </w:r>
      <w:r w:rsidR="00996D24">
        <w:rPr>
          <w:lang w:eastAsia="zh-CN"/>
        </w:rPr>
        <w:t>4</w:t>
      </w:r>
    </w:p>
    <w:p w14:paraId="778AB5AF" w14:textId="22F42BF2" w:rsidR="005F436C" w:rsidRDefault="005F436C" w:rsidP="005F436C">
      <w:pPr>
        <w:pStyle w:val="a"/>
        <w:rPr>
          <w:lang w:eastAsia="ja-JP"/>
        </w:rPr>
      </w:pPr>
      <w:r>
        <w:t>Source:</w:t>
      </w:r>
      <w:r>
        <w:tab/>
      </w:r>
      <w:r w:rsidR="006137D5">
        <w:t>Huawei</w:t>
      </w:r>
    </w:p>
    <w:p w14:paraId="19F92F93" w14:textId="1F045579" w:rsidR="005F436C" w:rsidRDefault="005F436C" w:rsidP="005F436C">
      <w:pPr>
        <w:pStyle w:val="a"/>
        <w:rPr>
          <w:lang w:eastAsia="ja-JP"/>
        </w:rPr>
      </w:pPr>
      <w:r>
        <w:t>Document for:</w:t>
      </w:r>
      <w:r>
        <w:tab/>
      </w:r>
      <w:r w:rsidR="00876D67" w:rsidRPr="00876D67">
        <w:t>other</w:t>
      </w:r>
    </w:p>
    <w:p w14:paraId="07A2EC87" w14:textId="77777777" w:rsidR="00EE0733" w:rsidRDefault="00EE0733" w:rsidP="00EE0733">
      <w:pPr>
        <w:pStyle w:val="Heading1"/>
        <w:rPr>
          <w:rFonts w:cs="Arial"/>
        </w:rPr>
      </w:pPr>
      <w:r>
        <w:rPr>
          <w:rFonts w:cs="Arial"/>
        </w:rPr>
        <w:t>1</w:t>
      </w:r>
      <w:r>
        <w:rPr>
          <w:rFonts w:cs="Arial"/>
        </w:rPr>
        <w:tab/>
        <w:t>Introduction</w:t>
      </w:r>
    </w:p>
    <w:p w14:paraId="72070CF8" w14:textId="5BF4D87D" w:rsidR="00B13B12" w:rsidRPr="00B13B12" w:rsidRDefault="003E20AD" w:rsidP="00B13B12">
      <w:pPr>
        <w:jc w:val="both"/>
        <w:rPr>
          <w:lang w:eastAsia="zh-CN"/>
        </w:rPr>
      </w:pPr>
      <w:r>
        <w:rPr>
          <w:lang w:eastAsia="zh-CN"/>
        </w:rPr>
        <w:t>After</w:t>
      </w:r>
      <w:r w:rsidRPr="00B13B12">
        <w:rPr>
          <w:lang w:eastAsia="zh-CN"/>
        </w:rPr>
        <w:t xml:space="preserve"> </w:t>
      </w:r>
      <w:r w:rsidR="00B13B12" w:rsidRPr="00B13B12">
        <w:rPr>
          <w:lang w:eastAsia="zh-CN"/>
        </w:rPr>
        <w:t>RAN3#125</w:t>
      </w:r>
      <w:r w:rsidR="00B13B12" w:rsidRPr="00B13B12">
        <w:rPr>
          <w:rFonts w:hint="eastAsia"/>
          <w:lang w:eastAsia="zh-CN"/>
        </w:rPr>
        <w:t xml:space="preserve"> </w:t>
      </w:r>
      <w:r w:rsidR="00B13B12">
        <w:rPr>
          <w:rFonts w:hint="eastAsia"/>
          <w:lang w:eastAsia="zh-CN"/>
        </w:rPr>
        <w:t>bi</w:t>
      </w:r>
      <w:r w:rsidR="00B13B12">
        <w:rPr>
          <w:lang w:eastAsia="zh-CN"/>
        </w:rPr>
        <w:t>s</w:t>
      </w:r>
      <w:r w:rsidR="00B13B12" w:rsidRPr="00B13B12">
        <w:rPr>
          <w:lang w:eastAsia="zh-CN"/>
        </w:rPr>
        <w:t xml:space="preserve"> meeting, regarding to A-IoT Device Locating, there are four Editor’s Notes needs to be solved:</w:t>
      </w:r>
    </w:p>
    <w:p w14:paraId="138983D4" w14:textId="77777777" w:rsidR="00B13B12" w:rsidRPr="00B13B12" w:rsidRDefault="00B13B12" w:rsidP="00B13B12">
      <w:pPr>
        <w:keepLines/>
        <w:ind w:left="1704" w:hanging="1420"/>
        <w:rPr>
          <w:color w:val="FF0000"/>
          <w:lang w:eastAsia="zh-CN"/>
        </w:rPr>
      </w:pPr>
      <w:r w:rsidRPr="00B13B12">
        <w:rPr>
          <w:color w:val="FF0000"/>
        </w:rPr>
        <w:t xml:space="preserve">Editor’s Note </w:t>
      </w:r>
      <w:r w:rsidRPr="00B13B12">
        <w:rPr>
          <w:rFonts w:hint="eastAsia"/>
          <w:color w:val="FF0000"/>
          <w:lang w:eastAsia="zh-CN"/>
        </w:rPr>
        <w:t>1</w:t>
      </w:r>
      <w:r w:rsidRPr="00B13B12">
        <w:rPr>
          <w:color w:val="FF0000"/>
        </w:rPr>
        <w:t>:</w:t>
      </w:r>
      <w:r w:rsidRPr="00B13B12">
        <w:rPr>
          <w:color w:val="FF0000"/>
        </w:rPr>
        <w:tab/>
      </w:r>
      <w:r w:rsidRPr="00B13B12">
        <w:rPr>
          <w:rFonts w:hint="eastAsia"/>
          <w:color w:val="FF0000"/>
          <w:lang w:eastAsia="zh-CN"/>
        </w:rPr>
        <w:t>H</w:t>
      </w:r>
      <w:r w:rsidRPr="00B13B12">
        <w:rPr>
          <w:color w:val="FF0000"/>
        </w:rPr>
        <w:t xml:space="preserve">ow to know the “reader” location is FFS. Whether to use more than one </w:t>
      </w:r>
      <w:proofErr w:type="gramStart"/>
      <w:r w:rsidRPr="00B13B12">
        <w:rPr>
          <w:color w:val="FF0000"/>
        </w:rPr>
        <w:t>“readers”</w:t>
      </w:r>
      <w:proofErr w:type="gramEnd"/>
      <w:r w:rsidRPr="00B13B12">
        <w:rPr>
          <w:color w:val="FF0000"/>
        </w:rPr>
        <w:t xml:space="preserve"> </w:t>
      </w:r>
      <w:r w:rsidRPr="00B13B12">
        <w:rPr>
          <w:rFonts w:hint="eastAsia"/>
          <w:color w:val="FF0000"/>
          <w:lang w:eastAsia="zh-CN"/>
        </w:rPr>
        <w:t>within one A-IoT RA</w:t>
      </w:r>
      <w:r w:rsidRPr="00B13B12">
        <w:rPr>
          <w:color w:val="FF0000"/>
          <w:lang w:eastAsia="zh-CN"/>
        </w:rPr>
        <w:t>N</w:t>
      </w:r>
      <w:r w:rsidRPr="00B13B12">
        <w:rPr>
          <w:rFonts w:hint="eastAsia"/>
          <w:color w:val="FF0000"/>
          <w:lang w:eastAsia="zh-CN"/>
        </w:rPr>
        <w:t xml:space="preserve"> </w:t>
      </w:r>
      <w:r w:rsidRPr="00B13B12">
        <w:rPr>
          <w:color w:val="FF0000"/>
          <w:lang w:eastAsia="zh-CN"/>
        </w:rPr>
        <w:t>for location purposes is FFS</w:t>
      </w:r>
      <w:r w:rsidRPr="00B13B12">
        <w:rPr>
          <w:rFonts w:hint="eastAsia"/>
          <w:color w:val="FF0000"/>
          <w:lang w:eastAsia="zh-CN"/>
        </w:rPr>
        <w:t>.</w:t>
      </w:r>
    </w:p>
    <w:p w14:paraId="1D9307B4" w14:textId="77777777" w:rsidR="00B13B12" w:rsidRPr="00B13B12" w:rsidRDefault="00B13B12" w:rsidP="00B13B12">
      <w:pPr>
        <w:keepLines/>
        <w:ind w:left="1704" w:hanging="1420"/>
        <w:rPr>
          <w:color w:val="FF0000"/>
        </w:rPr>
      </w:pPr>
      <w:r w:rsidRPr="00B13B12">
        <w:rPr>
          <w:color w:val="FF0000"/>
        </w:rPr>
        <w:t xml:space="preserve">Editor’s Note </w:t>
      </w:r>
      <w:r w:rsidRPr="00B13B12">
        <w:rPr>
          <w:rFonts w:hint="eastAsia"/>
          <w:color w:val="FF0000"/>
          <w:lang w:eastAsia="zh-CN"/>
        </w:rPr>
        <w:t>2</w:t>
      </w:r>
      <w:r w:rsidRPr="00B13B12">
        <w:rPr>
          <w:color w:val="FF0000"/>
        </w:rPr>
        <w:t>:</w:t>
      </w:r>
      <w:r w:rsidRPr="00B13B12">
        <w:rPr>
          <w:color w:val="FF0000"/>
        </w:rPr>
        <w:tab/>
        <w:t>Signalling details on</w:t>
      </w:r>
      <w:r w:rsidRPr="00B13B12">
        <w:rPr>
          <w:rFonts w:hint="eastAsia"/>
          <w:color w:val="FF0000"/>
        </w:rPr>
        <w:t xml:space="preserve"> h</w:t>
      </w:r>
      <w:r w:rsidRPr="00B13B12">
        <w:rPr>
          <w:color w:val="FF0000"/>
        </w:rPr>
        <w:t xml:space="preserve">ow to provide the location information </w:t>
      </w:r>
      <w:r w:rsidRPr="00B13B12">
        <w:rPr>
          <w:rFonts w:hint="eastAsia"/>
          <w:color w:val="FF0000"/>
        </w:rPr>
        <w:t xml:space="preserve">of the A-IoT device </w:t>
      </w:r>
      <w:r w:rsidRPr="00B13B12">
        <w:rPr>
          <w:color w:val="FF0000"/>
        </w:rPr>
        <w:t>to the A-IoT CN</w:t>
      </w:r>
      <w:r w:rsidRPr="00B13B12">
        <w:rPr>
          <w:rFonts w:hint="eastAsia"/>
          <w:color w:val="FF0000"/>
        </w:rPr>
        <w:t xml:space="preserve"> </w:t>
      </w:r>
      <w:r w:rsidRPr="00B13B12">
        <w:rPr>
          <w:color w:val="FF0000"/>
        </w:rPr>
        <w:t>needs further study.</w:t>
      </w:r>
    </w:p>
    <w:p w14:paraId="2C9B33E6" w14:textId="77777777" w:rsidR="00B13B12" w:rsidRPr="00B13B12" w:rsidRDefault="00B13B12" w:rsidP="00B13B12">
      <w:pPr>
        <w:keepLines/>
        <w:ind w:left="1704" w:hanging="1420"/>
        <w:rPr>
          <w:color w:val="FF0000"/>
        </w:rPr>
      </w:pPr>
      <w:r w:rsidRPr="00B13B12">
        <w:rPr>
          <w:color w:val="FF0000"/>
        </w:rPr>
        <w:t>Editor’s Note 3:</w:t>
      </w:r>
      <w:r w:rsidRPr="00B13B12">
        <w:rPr>
          <w:color w:val="FF0000"/>
        </w:rPr>
        <w:tab/>
        <w:t>Introducing finer granularity for locating an Ambient device besides the “reader ID granularity” needs further study.</w:t>
      </w:r>
    </w:p>
    <w:p w14:paraId="5922B82C" w14:textId="77777777" w:rsidR="00B13B12" w:rsidRPr="00B13B12" w:rsidRDefault="00B13B12" w:rsidP="00B13B12">
      <w:pPr>
        <w:keepLines/>
        <w:ind w:left="1704" w:hanging="1420"/>
        <w:rPr>
          <w:color w:val="FF0000"/>
        </w:rPr>
      </w:pPr>
      <w:r w:rsidRPr="00B13B12">
        <w:rPr>
          <w:color w:val="FF0000"/>
        </w:rPr>
        <w:t>Editor’s Note 4:</w:t>
      </w:r>
      <w:r w:rsidRPr="00B13B12">
        <w:rPr>
          <w:color w:val="FF0000"/>
        </w:rPr>
        <w:tab/>
        <w:t>Analysing the gap between the positioning requirements in the SID and the feasibility for A-IoT devices.</w:t>
      </w:r>
    </w:p>
    <w:p w14:paraId="240063FA" w14:textId="48FDACE6" w:rsidR="00B13B12" w:rsidRPr="00B13B12" w:rsidRDefault="00B13B12" w:rsidP="00B13B12">
      <w:pPr>
        <w:rPr>
          <w:rFonts w:eastAsia="等线"/>
          <w:lang w:eastAsia="zh-CN"/>
        </w:rPr>
      </w:pPr>
      <w:r w:rsidRPr="00B13B12">
        <w:rPr>
          <w:rFonts w:eastAsia="等线"/>
          <w:lang w:eastAsia="zh-CN"/>
        </w:rPr>
        <w:t>In this paper, we provide our further analyses on Ambient IoT device locating</w:t>
      </w:r>
      <w:r w:rsidRPr="00B13B12">
        <w:rPr>
          <w:rFonts w:eastAsia="等线" w:hint="eastAsia"/>
          <w:lang w:eastAsia="zh-CN"/>
        </w:rPr>
        <w:t>,</w:t>
      </w:r>
      <w:r w:rsidRPr="00B13B12">
        <w:rPr>
          <w:rFonts w:eastAsia="等线"/>
          <w:lang w:eastAsia="zh-CN"/>
        </w:rPr>
        <w:t xml:space="preserve"> try to solve these FFSs</w:t>
      </w:r>
      <w:r w:rsidR="008434A1">
        <w:rPr>
          <w:rFonts w:eastAsia="等线"/>
          <w:lang w:eastAsia="zh-CN"/>
        </w:rPr>
        <w:t>.</w:t>
      </w:r>
    </w:p>
    <w:p w14:paraId="58FED0C3" w14:textId="62DF446F" w:rsidR="005C0A63" w:rsidRDefault="005C0A63" w:rsidP="00EE0733">
      <w:pPr>
        <w:pStyle w:val="Heading1"/>
      </w:pPr>
      <w:r>
        <w:t>2</w:t>
      </w:r>
      <w:r>
        <w:tab/>
        <w:t>Discussion</w:t>
      </w:r>
    </w:p>
    <w:p w14:paraId="574BA726" w14:textId="77777777" w:rsidR="007A7480" w:rsidRPr="007A7480" w:rsidRDefault="007A7480" w:rsidP="007A7480">
      <w:pPr>
        <w:keepNext/>
        <w:keepLines/>
        <w:spacing w:before="180"/>
        <w:ind w:left="1134" w:hanging="1134"/>
        <w:outlineLvl w:val="1"/>
        <w:rPr>
          <w:rFonts w:ascii="Arial" w:hAnsi="Arial"/>
          <w:sz w:val="32"/>
        </w:rPr>
      </w:pPr>
      <w:r w:rsidRPr="007A7480">
        <w:rPr>
          <w:rFonts w:ascii="Arial" w:hAnsi="Arial"/>
          <w:sz w:val="32"/>
        </w:rPr>
        <w:t>2.1</w:t>
      </w:r>
      <w:r w:rsidRPr="007A7480">
        <w:rPr>
          <w:rFonts w:ascii="Arial" w:hAnsi="Arial"/>
          <w:sz w:val="32"/>
        </w:rPr>
        <w:tab/>
        <w:t>How to know the “reader” location?</w:t>
      </w:r>
    </w:p>
    <w:p w14:paraId="0C584E40" w14:textId="77777777" w:rsidR="007A7480" w:rsidRPr="007A7480" w:rsidRDefault="007A7480" w:rsidP="007A7480">
      <w:pPr>
        <w:overflowPunct w:val="0"/>
        <w:autoSpaceDE w:val="0"/>
        <w:autoSpaceDN w:val="0"/>
        <w:spacing w:before="100" w:beforeAutospacing="1" w:after="0"/>
        <w:jc w:val="both"/>
        <w:rPr>
          <w:bCs/>
          <w:lang w:eastAsia="zh-CN"/>
        </w:rPr>
      </w:pPr>
      <w:r w:rsidRPr="007A7480">
        <w:rPr>
          <w:bCs/>
          <w:lang w:eastAsia="zh-CN"/>
        </w:rPr>
        <w:t xml:space="preserve">There is an </w:t>
      </w:r>
      <w:proofErr w:type="gramStart"/>
      <w:r w:rsidRPr="007A7480">
        <w:rPr>
          <w:bCs/>
          <w:lang w:eastAsia="zh-CN"/>
        </w:rPr>
        <w:t>Editor’s</w:t>
      </w:r>
      <w:proofErr w:type="gramEnd"/>
      <w:r w:rsidRPr="007A7480">
        <w:rPr>
          <w:bCs/>
          <w:lang w:eastAsia="zh-CN"/>
        </w:rPr>
        <w:t xml:space="preserve"> note 1 in [1] includes two FFSs, the first one is how to know the “reader” location.</w:t>
      </w:r>
    </w:p>
    <w:p w14:paraId="32BEA0E0" w14:textId="77777777" w:rsidR="007A7480" w:rsidRPr="007A7480" w:rsidRDefault="007A7480" w:rsidP="007A7480">
      <w:pPr>
        <w:keepLines/>
        <w:spacing w:before="180"/>
        <w:ind w:left="1702" w:hanging="1418"/>
        <w:rPr>
          <w:color w:val="FF0000"/>
          <w:lang w:eastAsia="zh-CN"/>
        </w:rPr>
      </w:pPr>
      <w:r w:rsidRPr="007A7480">
        <w:rPr>
          <w:color w:val="FF0000"/>
          <w:highlight w:val="yellow"/>
        </w:rPr>
        <w:t xml:space="preserve">Editor’s Note </w:t>
      </w:r>
      <w:r w:rsidRPr="007A7480">
        <w:rPr>
          <w:rFonts w:hint="eastAsia"/>
          <w:color w:val="FF0000"/>
          <w:highlight w:val="yellow"/>
          <w:lang w:eastAsia="zh-CN"/>
        </w:rPr>
        <w:t>1</w:t>
      </w:r>
      <w:r w:rsidRPr="007A7480">
        <w:rPr>
          <w:color w:val="FF0000"/>
          <w:highlight w:val="yellow"/>
        </w:rPr>
        <w:t>:</w:t>
      </w:r>
      <w:r w:rsidRPr="007A7480">
        <w:rPr>
          <w:color w:val="FF0000"/>
          <w:highlight w:val="yellow"/>
        </w:rPr>
        <w:tab/>
      </w:r>
      <w:r w:rsidRPr="007A7480">
        <w:rPr>
          <w:rFonts w:hint="eastAsia"/>
          <w:color w:val="FF0000"/>
          <w:highlight w:val="yellow"/>
          <w:lang w:eastAsia="zh-CN"/>
        </w:rPr>
        <w:t>H</w:t>
      </w:r>
      <w:r w:rsidRPr="007A7480">
        <w:rPr>
          <w:color w:val="FF0000"/>
          <w:highlight w:val="yellow"/>
        </w:rPr>
        <w:t>ow to know the “reader” location is FFS.</w:t>
      </w:r>
      <w:r w:rsidRPr="007A7480">
        <w:rPr>
          <w:color w:val="FF0000"/>
        </w:rPr>
        <w:t xml:space="preserve"> Whether to use more than one </w:t>
      </w:r>
      <w:proofErr w:type="gramStart"/>
      <w:r w:rsidRPr="007A7480">
        <w:rPr>
          <w:color w:val="FF0000"/>
        </w:rPr>
        <w:t>“readers”</w:t>
      </w:r>
      <w:proofErr w:type="gramEnd"/>
      <w:r w:rsidRPr="007A7480">
        <w:rPr>
          <w:color w:val="FF0000"/>
        </w:rPr>
        <w:t xml:space="preserve"> </w:t>
      </w:r>
      <w:r w:rsidRPr="007A7480">
        <w:rPr>
          <w:rFonts w:hint="eastAsia"/>
          <w:color w:val="FF0000"/>
          <w:lang w:eastAsia="zh-CN"/>
        </w:rPr>
        <w:t>within one A-IoT RA</w:t>
      </w:r>
      <w:r w:rsidRPr="007A7480">
        <w:rPr>
          <w:color w:val="FF0000"/>
          <w:lang w:eastAsia="zh-CN"/>
        </w:rPr>
        <w:t>N</w:t>
      </w:r>
      <w:r w:rsidRPr="007A7480">
        <w:rPr>
          <w:rFonts w:hint="eastAsia"/>
          <w:color w:val="FF0000"/>
          <w:lang w:eastAsia="zh-CN"/>
        </w:rPr>
        <w:t xml:space="preserve"> </w:t>
      </w:r>
      <w:r w:rsidRPr="007A7480">
        <w:rPr>
          <w:color w:val="FF0000"/>
          <w:lang w:eastAsia="zh-CN"/>
        </w:rPr>
        <w:t>for location purposes is FFS</w:t>
      </w:r>
      <w:r w:rsidRPr="007A7480">
        <w:rPr>
          <w:rFonts w:hint="eastAsia"/>
          <w:color w:val="FF0000"/>
          <w:lang w:eastAsia="zh-CN"/>
        </w:rPr>
        <w:t>.</w:t>
      </w:r>
    </w:p>
    <w:p w14:paraId="562E90FC" w14:textId="77777777" w:rsidR="007A7480" w:rsidRPr="007A7480" w:rsidRDefault="007A7480" w:rsidP="007A7480">
      <w:pPr>
        <w:overflowPunct w:val="0"/>
        <w:autoSpaceDE w:val="0"/>
        <w:autoSpaceDN w:val="0"/>
        <w:spacing w:after="0"/>
        <w:jc w:val="both"/>
        <w:rPr>
          <w:bCs/>
          <w:lang w:eastAsia="zh-CN"/>
        </w:rPr>
      </w:pPr>
      <w:r w:rsidRPr="007A7480">
        <w:rPr>
          <w:bCs/>
          <w:lang w:eastAsia="zh-CN"/>
        </w:rPr>
        <w:t>In Topology 1, considering that the A-IoT RAN does not move, there is no need to update its location to the A-IoT CN frequently. Therefore, the A-IoT CN can get the A-IoT RAN’s location (may with per TRP information) based on e.g., OAM configuration, or A-IoT XX Setup procedure.</w:t>
      </w:r>
    </w:p>
    <w:p w14:paraId="537CE4B1" w14:textId="77777777" w:rsidR="007A7480" w:rsidRPr="007A7480" w:rsidRDefault="007A7480" w:rsidP="007A7480">
      <w:pPr>
        <w:overflowPunct w:val="0"/>
        <w:autoSpaceDE w:val="0"/>
        <w:autoSpaceDN w:val="0"/>
        <w:spacing w:before="100" w:beforeAutospacing="1" w:after="0"/>
        <w:jc w:val="both"/>
        <w:rPr>
          <w:b/>
          <w:lang w:eastAsia="zh-CN"/>
        </w:rPr>
      </w:pPr>
      <w:r w:rsidRPr="007A7480">
        <w:rPr>
          <w:b/>
          <w:lang w:eastAsia="zh-CN"/>
        </w:rPr>
        <w:t>Proposal 1: In topology 1, the A-IoT CN can get the A-IoT RAN’s location (may with per TRP information) based on e.g., OAM configuration.</w:t>
      </w:r>
    </w:p>
    <w:p w14:paraId="795E4FA3" w14:textId="77777777" w:rsidR="007A7480" w:rsidRPr="007A7480" w:rsidRDefault="007A7480" w:rsidP="007A7480">
      <w:pPr>
        <w:overflowPunct w:val="0"/>
        <w:autoSpaceDE w:val="0"/>
        <w:autoSpaceDN w:val="0"/>
        <w:spacing w:before="100" w:beforeAutospacing="1" w:after="0"/>
        <w:jc w:val="both"/>
        <w:rPr>
          <w:bCs/>
          <w:lang w:eastAsia="zh-CN"/>
        </w:rPr>
      </w:pPr>
      <w:r w:rsidRPr="007A7480">
        <w:rPr>
          <w:bCs/>
          <w:lang w:eastAsia="zh-CN"/>
        </w:rPr>
        <w:t xml:space="preserve">In Topology 2, the A-IoT CN is able to get the </w:t>
      </w:r>
      <w:r w:rsidRPr="007A7480">
        <w:rPr>
          <w:rFonts w:hint="eastAsia"/>
          <w:bCs/>
          <w:lang w:eastAsia="zh-CN"/>
        </w:rPr>
        <w:t>A-IoT</w:t>
      </w:r>
      <w:r w:rsidRPr="007A7480">
        <w:rPr>
          <w:bCs/>
          <w:lang w:eastAsia="zh-CN"/>
        </w:rPr>
        <w:t>-enabled UE’s location by existing mechanisms, there is no need to introduce new method to enable this in this study.</w:t>
      </w:r>
    </w:p>
    <w:p w14:paraId="32220B4A" w14:textId="77777777" w:rsidR="007A7480" w:rsidRPr="007A7480" w:rsidRDefault="007A7480" w:rsidP="007A7480">
      <w:pPr>
        <w:overflowPunct w:val="0"/>
        <w:autoSpaceDE w:val="0"/>
        <w:autoSpaceDN w:val="0"/>
        <w:spacing w:before="100" w:beforeAutospacing="1" w:after="0"/>
        <w:jc w:val="both"/>
        <w:rPr>
          <w:b/>
          <w:lang w:eastAsia="zh-CN"/>
        </w:rPr>
      </w:pPr>
      <w:r w:rsidRPr="007A7480">
        <w:rPr>
          <w:b/>
          <w:lang w:eastAsia="zh-CN"/>
        </w:rPr>
        <w:t>Proposal 2: In topology 2, the A-IoT CN is able to get the A-IoT-enabled UE’s location by existing mechanisms.</w:t>
      </w:r>
    </w:p>
    <w:p w14:paraId="31D63A97" w14:textId="77777777" w:rsidR="007A7480" w:rsidRPr="007A7480" w:rsidRDefault="007A7480" w:rsidP="007A7480">
      <w:pPr>
        <w:keepNext/>
        <w:keepLines/>
        <w:spacing w:before="180"/>
        <w:ind w:left="1134" w:hanging="1134"/>
        <w:outlineLvl w:val="1"/>
        <w:rPr>
          <w:rFonts w:ascii="Arial" w:hAnsi="Arial"/>
          <w:sz w:val="32"/>
        </w:rPr>
      </w:pPr>
      <w:r w:rsidRPr="007A7480">
        <w:rPr>
          <w:rFonts w:ascii="Arial" w:hAnsi="Arial"/>
          <w:sz w:val="32"/>
        </w:rPr>
        <w:t>2.2</w:t>
      </w:r>
      <w:r w:rsidRPr="007A7480">
        <w:rPr>
          <w:rFonts w:ascii="Arial" w:hAnsi="Arial"/>
          <w:sz w:val="32"/>
        </w:rPr>
        <w:tab/>
        <w:t>How to provide the location information of the A-IoT device to the A-IoT CN?</w:t>
      </w:r>
    </w:p>
    <w:p w14:paraId="02928668" w14:textId="77777777" w:rsidR="007A7480" w:rsidRPr="007A7480" w:rsidRDefault="007A7480" w:rsidP="007A7480">
      <w:pPr>
        <w:rPr>
          <w:lang w:eastAsia="zh-CN"/>
        </w:rPr>
      </w:pPr>
      <w:r w:rsidRPr="007A7480">
        <w:rPr>
          <w:lang w:eastAsia="zh-CN"/>
        </w:rPr>
        <w:t xml:space="preserve">There are following agreements about </w:t>
      </w:r>
      <w:proofErr w:type="spellStart"/>
      <w:r w:rsidRPr="007A7480">
        <w:rPr>
          <w:lang w:eastAsia="zh-CN"/>
        </w:rPr>
        <w:t>AIoT</w:t>
      </w:r>
      <w:proofErr w:type="spellEnd"/>
      <w:r w:rsidRPr="007A7480">
        <w:rPr>
          <w:lang w:eastAsia="zh-CN"/>
        </w:rPr>
        <w:t xml:space="preserve"> Device Locating captured in current </w:t>
      </w:r>
      <w:proofErr w:type="spellStart"/>
      <w:r w:rsidRPr="007A7480">
        <w:rPr>
          <w:lang w:eastAsia="zh-CN"/>
        </w:rPr>
        <w:t>pCR</w:t>
      </w:r>
      <w:proofErr w:type="spellEnd"/>
      <w:r w:rsidRPr="007A7480">
        <w:rPr>
          <w:lang w:eastAsia="zh-CN"/>
        </w:rPr>
        <w:t xml:space="preserve"> [1]:</w:t>
      </w:r>
    </w:p>
    <w:tbl>
      <w:tblPr>
        <w:tblStyle w:val="TableGrid"/>
        <w:tblW w:w="0" w:type="auto"/>
        <w:shd w:val="pct5" w:color="auto" w:fill="auto"/>
        <w:tblLook w:val="04A0" w:firstRow="1" w:lastRow="0" w:firstColumn="1" w:lastColumn="0" w:noHBand="0" w:noVBand="1"/>
      </w:tblPr>
      <w:tblGrid>
        <w:gridCol w:w="9629"/>
      </w:tblGrid>
      <w:tr w:rsidR="007A7480" w:rsidRPr="007A7480" w14:paraId="26809752" w14:textId="77777777" w:rsidTr="00760394">
        <w:tc>
          <w:tcPr>
            <w:tcW w:w="9629" w:type="dxa"/>
            <w:shd w:val="pct5" w:color="auto" w:fill="auto"/>
          </w:tcPr>
          <w:p w14:paraId="4A3AE533" w14:textId="77777777" w:rsidR="007A7480" w:rsidRPr="007A7480" w:rsidRDefault="007A7480" w:rsidP="007A7480">
            <w:pPr>
              <w:jc w:val="both"/>
              <w:rPr>
                <w:rFonts w:ascii="Calibri" w:hAnsi="Calibri" w:cs="Calibri"/>
                <w:b/>
                <w:bCs/>
                <w:color w:val="008000"/>
                <w:sz w:val="18"/>
              </w:rPr>
            </w:pPr>
            <w:r w:rsidRPr="007A7480">
              <w:rPr>
                <w:rFonts w:ascii="Calibri" w:hAnsi="Calibri" w:cs="Calibri"/>
                <w:b/>
                <w:bCs/>
                <w:color w:val="008000"/>
                <w:sz w:val="18"/>
              </w:rPr>
              <w:t xml:space="preserve">For topology 1, A-IoT RAN node ID can be considered as a location of A-IoT device. </w:t>
            </w:r>
          </w:p>
          <w:p w14:paraId="5077AFD1" w14:textId="77777777" w:rsidR="007A7480" w:rsidRPr="007A7480" w:rsidRDefault="007A7480" w:rsidP="007A7480">
            <w:pPr>
              <w:jc w:val="both"/>
              <w:rPr>
                <w:rFonts w:ascii="Calibri" w:hAnsi="Calibri" w:cs="Calibri"/>
                <w:b/>
                <w:bCs/>
                <w:color w:val="008000"/>
                <w:sz w:val="18"/>
              </w:rPr>
            </w:pPr>
            <w:r w:rsidRPr="007A7480">
              <w:rPr>
                <w:rFonts w:ascii="Calibri" w:hAnsi="Calibri" w:cs="Calibri"/>
                <w:b/>
                <w:bCs/>
                <w:color w:val="008000"/>
                <w:sz w:val="18"/>
              </w:rPr>
              <w:lastRenderedPageBreak/>
              <w:t>In Topology 1, an A-IoT RAN node may serve one or more readers.</w:t>
            </w:r>
          </w:p>
          <w:p w14:paraId="1AA0D10D" w14:textId="77777777" w:rsidR="007A7480" w:rsidRPr="007A7480" w:rsidRDefault="007A7480" w:rsidP="007A7480">
            <w:pPr>
              <w:jc w:val="both"/>
              <w:rPr>
                <w:rFonts w:ascii="Calibri" w:hAnsi="Calibri" w:cs="Calibri"/>
                <w:b/>
                <w:bCs/>
                <w:color w:val="008000"/>
                <w:sz w:val="18"/>
              </w:rPr>
            </w:pPr>
            <w:r w:rsidRPr="007A7480">
              <w:rPr>
                <w:rFonts w:ascii="Calibri" w:hAnsi="Calibri" w:cs="Calibri"/>
                <w:b/>
                <w:bCs/>
                <w:color w:val="008000"/>
                <w:sz w:val="18"/>
              </w:rPr>
              <w:t>For topology 2, UE ID of the A-IoT-enabled UE can be considered as a location of A-IoT device.</w:t>
            </w:r>
          </w:p>
        </w:tc>
      </w:tr>
    </w:tbl>
    <w:p w14:paraId="2E39F616" w14:textId="77777777" w:rsidR="007A7480" w:rsidRPr="007A7480" w:rsidRDefault="007A7480" w:rsidP="007A7480">
      <w:pPr>
        <w:spacing w:before="180"/>
        <w:rPr>
          <w:lang w:eastAsia="zh-CN"/>
        </w:rPr>
      </w:pPr>
      <w:r w:rsidRPr="007A7480">
        <w:rPr>
          <w:rFonts w:eastAsia="宋体"/>
          <w:bCs/>
          <w:lang w:eastAsia="zh-CN"/>
        </w:rPr>
        <w:lastRenderedPageBreak/>
        <w:t xml:space="preserve">And in last meeting, there is the following new agreement not captured in </w:t>
      </w:r>
      <w:proofErr w:type="spellStart"/>
      <w:r w:rsidRPr="007A7480">
        <w:rPr>
          <w:rFonts w:eastAsia="宋体"/>
          <w:bCs/>
          <w:lang w:eastAsia="zh-CN"/>
        </w:rPr>
        <w:t>pCR</w:t>
      </w:r>
      <w:proofErr w:type="spellEnd"/>
      <w:r w:rsidRPr="007A7480">
        <w:rPr>
          <w:rFonts w:eastAsia="宋体"/>
          <w:bCs/>
          <w:lang w:eastAsia="zh-CN"/>
        </w:rPr>
        <w:t xml:space="preserve"> yet:</w:t>
      </w:r>
    </w:p>
    <w:tbl>
      <w:tblPr>
        <w:tblStyle w:val="TableGrid"/>
        <w:tblW w:w="0" w:type="auto"/>
        <w:shd w:val="pct5" w:color="auto" w:fill="auto"/>
        <w:tblLook w:val="04A0" w:firstRow="1" w:lastRow="0" w:firstColumn="1" w:lastColumn="0" w:noHBand="0" w:noVBand="1"/>
      </w:tblPr>
      <w:tblGrid>
        <w:gridCol w:w="9629"/>
      </w:tblGrid>
      <w:tr w:rsidR="007A7480" w:rsidRPr="007A7480" w14:paraId="7EF445A1" w14:textId="77777777" w:rsidTr="00760394">
        <w:tc>
          <w:tcPr>
            <w:tcW w:w="9629" w:type="dxa"/>
            <w:shd w:val="pct5" w:color="auto" w:fill="auto"/>
          </w:tcPr>
          <w:p w14:paraId="00A286E8" w14:textId="77777777" w:rsidR="007A7480" w:rsidRPr="007A7480" w:rsidRDefault="007A7480" w:rsidP="007A7480">
            <w:pPr>
              <w:overflowPunct w:val="0"/>
              <w:autoSpaceDE w:val="0"/>
              <w:autoSpaceDN w:val="0"/>
              <w:adjustRightInd w:val="0"/>
              <w:textAlignment w:val="baseline"/>
              <w:rPr>
                <w:rFonts w:ascii="Calibri" w:hAnsi="Calibri" w:cs="Calibri"/>
                <w:b/>
                <w:color w:val="008000"/>
                <w:sz w:val="18"/>
                <w:szCs w:val="24"/>
                <w:lang w:val="en-US"/>
              </w:rPr>
            </w:pPr>
            <w:r w:rsidRPr="007A7480">
              <w:rPr>
                <w:rFonts w:ascii="Calibri" w:hAnsi="Calibri" w:cs="Calibri"/>
                <w:b/>
                <w:color w:val="008000"/>
                <w:sz w:val="18"/>
                <w:szCs w:val="24"/>
                <w:lang w:val="en-US"/>
              </w:rPr>
              <w:t>The following principle applies to Topology1 and Topology2:</w:t>
            </w:r>
          </w:p>
          <w:p w14:paraId="761E2EBF" w14:textId="77777777" w:rsidR="007A7480" w:rsidRPr="007A7480" w:rsidRDefault="007A7480" w:rsidP="007A7480">
            <w:pPr>
              <w:overflowPunct w:val="0"/>
              <w:autoSpaceDE w:val="0"/>
              <w:autoSpaceDN w:val="0"/>
              <w:adjustRightInd w:val="0"/>
              <w:textAlignment w:val="baseline"/>
              <w:rPr>
                <w:rFonts w:ascii="Calibri" w:hAnsi="Calibri" w:cs="Calibri"/>
                <w:b/>
                <w:color w:val="008000"/>
                <w:sz w:val="18"/>
                <w:szCs w:val="24"/>
                <w:lang w:val="en-US"/>
              </w:rPr>
            </w:pPr>
            <w:r w:rsidRPr="007A7480">
              <w:rPr>
                <w:rFonts w:ascii="Calibri" w:hAnsi="Calibri" w:cs="Calibri"/>
                <w:b/>
                <w:color w:val="008000"/>
                <w:sz w:val="18"/>
                <w:szCs w:val="24"/>
                <w:lang w:val="en-US"/>
              </w:rPr>
              <w:t xml:space="preserve">For both purpose a) and b), identifier of the reader may be reported to </w:t>
            </w:r>
            <w:proofErr w:type="spellStart"/>
            <w:r w:rsidRPr="007A7480">
              <w:rPr>
                <w:rFonts w:ascii="Calibri" w:hAnsi="Calibri" w:cs="Calibri"/>
                <w:b/>
                <w:color w:val="008000"/>
                <w:sz w:val="18"/>
                <w:szCs w:val="24"/>
                <w:lang w:val="en-US"/>
              </w:rPr>
              <w:t>AIoT</w:t>
            </w:r>
            <w:proofErr w:type="spellEnd"/>
            <w:r w:rsidRPr="007A7480">
              <w:rPr>
                <w:rFonts w:ascii="Calibri" w:hAnsi="Calibri" w:cs="Calibri"/>
                <w:b/>
                <w:color w:val="008000"/>
                <w:sz w:val="18"/>
                <w:szCs w:val="24"/>
                <w:lang w:val="en-US"/>
              </w:rPr>
              <w:t xml:space="preserve"> CN in the Inventory Report message. </w:t>
            </w:r>
          </w:p>
        </w:tc>
      </w:tr>
    </w:tbl>
    <w:p w14:paraId="7C201A9C" w14:textId="2179F56E" w:rsidR="007A7480" w:rsidRPr="007A7480" w:rsidRDefault="007A7480" w:rsidP="007A7480">
      <w:pPr>
        <w:spacing w:before="180"/>
        <w:rPr>
          <w:lang w:eastAsia="zh-CN"/>
        </w:rPr>
      </w:pPr>
      <w:r w:rsidRPr="007A7480">
        <w:rPr>
          <w:lang w:eastAsia="zh-CN"/>
        </w:rPr>
        <w:t xml:space="preserve">From </w:t>
      </w:r>
      <w:r w:rsidRPr="007A7480">
        <w:rPr>
          <w:rFonts w:eastAsia="宋体"/>
          <w:lang w:eastAsia="zh-CN"/>
        </w:rPr>
        <w:t xml:space="preserve">the </w:t>
      </w:r>
      <w:r w:rsidRPr="007A7480">
        <w:rPr>
          <w:lang w:eastAsia="zh-CN"/>
        </w:rPr>
        <w:t xml:space="preserve">above agreements, we can see that A-IoT RAN node ID can be considered as a location of A-IoT device in topology 1, and UE ID of the A-IoT-enabled UE can be considered as a location of A-IoT device in topology 2, but </w:t>
      </w:r>
      <w:r w:rsidR="0019228D">
        <w:rPr>
          <w:lang w:eastAsia="zh-CN"/>
        </w:rPr>
        <w:t xml:space="preserve">as mentioned in the following </w:t>
      </w:r>
      <w:r w:rsidR="0019228D" w:rsidRPr="000B19B2">
        <w:rPr>
          <w:lang w:eastAsia="zh-CN"/>
        </w:rPr>
        <w:t>Editor’s Note 2</w:t>
      </w:r>
      <w:r w:rsidR="0019228D">
        <w:rPr>
          <w:lang w:eastAsia="zh-CN"/>
        </w:rPr>
        <w:t xml:space="preserve">, </w:t>
      </w:r>
      <w:r w:rsidRPr="007A7480">
        <w:rPr>
          <w:lang w:eastAsia="zh-CN"/>
        </w:rPr>
        <w:t>signalling details on how to provide the location information of the A-IoT device to the A-IoT CN needs further study</w:t>
      </w:r>
      <w:r w:rsidR="000B19B2">
        <w:rPr>
          <w:lang w:eastAsia="zh-CN"/>
        </w:rPr>
        <w:t>:</w:t>
      </w:r>
    </w:p>
    <w:p w14:paraId="76A9CCE0" w14:textId="77777777" w:rsidR="007A7480" w:rsidRPr="007A7480" w:rsidRDefault="007A7480" w:rsidP="009F3E79">
      <w:pPr>
        <w:keepLines/>
        <w:spacing w:after="0"/>
        <w:ind w:left="1702" w:hanging="1418"/>
        <w:rPr>
          <w:color w:val="FF0000"/>
        </w:rPr>
      </w:pPr>
      <w:r w:rsidRPr="007A7480">
        <w:rPr>
          <w:color w:val="FF0000"/>
        </w:rPr>
        <w:t xml:space="preserve">Editor’s Note </w:t>
      </w:r>
      <w:r w:rsidRPr="007A7480">
        <w:rPr>
          <w:rFonts w:hint="eastAsia"/>
          <w:color w:val="FF0000"/>
          <w:lang w:eastAsia="zh-CN"/>
        </w:rPr>
        <w:t>2</w:t>
      </w:r>
      <w:r w:rsidRPr="007A7480">
        <w:rPr>
          <w:color w:val="FF0000"/>
        </w:rPr>
        <w:t>:</w:t>
      </w:r>
      <w:r w:rsidRPr="007A7480">
        <w:rPr>
          <w:color w:val="FF0000"/>
        </w:rPr>
        <w:tab/>
        <w:t>Signalling details on</w:t>
      </w:r>
      <w:r w:rsidRPr="007A7480">
        <w:rPr>
          <w:rFonts w:hint="eastAsia"/>
          <w:color w:val="FF0000"/>
        </w:rPr>
        <w:t xml:space="preserve"> h</w:t>
      </w:r>
      <w:r w:rsidRPr="007A7480">
        <w:rPr>
          <w:color w:val="FF0000"/>
        </w:rPr>
        <w:t xml:space="preserve">ow to provide the location information </w:t>
      </w:r>
      <w:r w:rsidRPr="007A7480">
        <w:rPr>
          <w:rFonts w:hint="eastAsia"/>
          <w:color w:val="FF0000"/>
        </w:rPr>
        <w:t xml:space="preserve">of the A-IoT device </w:t>
      </w:r>
      <w:r w:rsidRPr="007A7480">
        <w:rPr>
          <w:color w:val="FF0000"/>
        </w:rPr>
        <w:t>to the A-IoT CN</w:t>
      </w:r>
      <w:r w:rsidRPr="007A7480">
        <w:rPr>
          <w:rFonts w:hint="eastAsia"/>
          <w:color w:val="FF0000"/>
        </w:rPr>
        <w:t xml:space="preserve"> </w:t>
      </w:r>
      <w:r w:rsidRPr="007A7480">
        <w:rPr>
          <w:color w:val="FF0000"/>
        </w:rPr>
        <w:t>needs further study.</w:t>
      </w:r>
    </w:p>
    <w:p w14:paraId="6B25B777" w14:textId="77777777" w:rsidR="007A7480" w:rsidRPr="007A7480" w:rsidRDefault="007A7480" w:rsidP="007A7480">
      <w:pPr>
        <w:overflowPunct w:val="0"/>
        <w:autoSpaceDE w:val="0"/>
        <w:autoSpaceDN w:val="0"/>
        <w:spacing w:before="100" w:beforeAutospacing="1" w:after="0"/>
        <w:jc w:val="both"/>
        <w:rPr>
          <w:lang w:eastAsia="zh-CN"/>
        </w:rPr>
      </w:pPr>
      <w:r w:rsidRPr="007A7480">
        <w:rPr>
          <w:rFonts w:eastAsia="宋体"/>
          <w:bCs/>
          <w:lang w:eastAsia="zh-CN"/>
        </w:rPr>
        <w:t xml:space="preserve">In Topology 1, during the setup of XX interface, the A-IoT RAN will provide the A-IoT RAN node ID to the A-IoT CN, </w:t>
      </w:r>
      <w:r w:rsidRPr="007A7480">
        <w:rPr>
          <w:lang w:eastAsia="zh-CN"/>
        </w:rPr>
        <w:t xml:space="preserve">afterwards, during the A-IoT services related procedures after XX setup procedure, as the A-IoT CN </w:t>
      </w:r>
      <w:r w:rsidRPr="007A7480">
        <w:rPr>
          <w:rFonts w:eastAsia="宋体"/>
          <w:bCs/>
          <w:lang w:eastAsia="zh-CN"/>
        </w:rPr>
        <w:t xml:space="preserve">knows which A-IoT RAN it’s communicating with, therefore the A-IoT RAN does not need to report the A-IoT RAN node ID to the A-IoT CN during these </w:t>
      </w:r>
      <w:r w:rsidRPr="007A7480">
        <w:rPr>
          <w:lang w:eastAsia="zh-CN"/>
        </w:rPr>
        <w:t>A-IoT services related procedures.</w:t>
      </w:r>
      <w:r w:rsidRPr="007A7480">
        <w:rPr>
          <w:rFonts w:eastAsia="宋体"/>
          <w:bCs/>
          <w:lang w:eastAsia="zh-CN"/>
        </w:rPr>
        <w:t xml:space="preserve"> </w:t>
      </w:r>
    </w:p>
    <w:p w14:paraId="20FC4772" w14:textId="6C29F0FB" w:rsidR="007A7480" w:rsidRPr="007A7480" w:rsidRDefault="007A7480" w:rsidP="007A7480">
      <w:pPr>
        <w:overflowPunct w:val="0"/>
        <w:autoSpaceDE w:val="0"/>
        <w:autoSpaceDN w:val="0"/>
        <w:spacing w:before="100" w:beforeAutospacing="1" w:after="0"/>
        <w:jc w:val="both"/>
        <w:rPr>
          <w:rFonts w:eastAsia="宋体"/>
          <w:b/>
          <w:lang w:eastAsia="zh-CN"/>
        </w:rPr>
      </w:pPr>
      <w:r w:rsidRPr="007A7480">
        <w:rPr>
          <w:rFonts w:eastAsia="宋体"/>
          <w:b/>
          <w:lang w:eastAsia="zh-CN"/>
        </w:rPr>
        <w:t xml:space="preserve">Proposal </w:t>
      </w:r>
      <w:r w:rsidR="00732D9F">
        <w:rPr>
          <w:rFonts w:eastAsia="宋体"/>
          <w:b/>
          <w:lang w:eastAsia="zh-CN"/>
        </w:rPr>
        <w:t>3</w:t>
      </w:r>
      <w:r w:rsidRPr="007A7480">
        <w:rPr>
          <w:rFonts w:eastAsia="宋体"/>
          <w:b/>
          <w:lang w:eastAsia="zh-CN"/>
        </w:rPr>
        <w:t xml:space="preserve">: In topology 1, the A-IoT RAN informs the A-IoT RAN </w:t>
      </w:r>
      <w:r w:rsidRPr="007A7480">
        <w:rPr>
          <w:rFonts w:eastAsia="宋体" w:hint="eastAsia"/>
          <w:b/>
          <w:lang w:eastAsia="zh-CN"/>
        </w:rPr>
        <w:t>node</w:t>
      </w:r>
      <w:r w:rsidRPr="007A7480">
        <w:rPr>
          <w:rFonts w:eastAsia="宋体"/>
          <w:b/>
          <w:lang w:eastAsia="zh-CN"/>
        </w:rPr>
        <w:t xml:space="preserve"> ID to the A-IoT CN during the setup of XX interface.</w:t>
      </w:r>
    </w:p>
    <w:p w14:paraId="094D9398" w14:textId="200ECD3D" w:rsidR="007A7480" w:rsidRPr="007A7480" w:rsidRDefault="007A7480" w:rsidP="007A7480">
      <w:pPr>
        <w:overflowPunct w:val="0"/>
        <w:autoSpaceDE w:val="0"/>
        <w:autoSpaceDN w:val="0"/>
        <w:spacing w:before="100" w:beforeAutospacing="1" w:after="0"/>
        <w:jc w:val="both"/>
        <w:rPr>
          <w:rFonts w:eastAsia="宋体"/>
          <w:bCs/>
          <w:lang w:eastAsia="zh-CN"/>
        </w:rPr>
      </w:pPr>
      <w:r w:rsidRPr="007A7480">
        <w:rPr>
          <w:rFonts w:eastAsia="宋体"/>
          <w:lang w:eastAsia="zh-CN"/>
        </w:rPr>
        <w:t>From the above agreements</w:t>
      </w:r>
      <w:r w:rsidRPr="007A7480">
        <w:rPr>
          <w:lang w:eastAsia="zh-CN"/>
        </w:rPr>
        <w:t xml:space="preserve">, we can see that an A-IoT RAN node may serve one or more readers. </w:t>
      </w:r>
      <w:r w:rsidRPr="007A7480">
        <w:rPr>
          <w:rFonts w:eastAsia="宋体"/>
          <w:bCs/>
          <w:lang w:eastAsia="zh-CN"/>
        </w:rPr>
        <w:t xml:space="preserve">In last meeting, it was agreed that identifier of the reader may be reported to </w:t>
      </w:r>
      <w:proofErr w:type="spellStart"/>
      <w:r w:rsidRPr="007A7480">
        <w:rPr>
          <w:rFonts w:eastAsia="宋体"/>
          <w:bCs/>
          <w:lang w:eastAsia="zh-CN"/>
        </w:rPr>
        <w:t>AIoT</w:t>
      </w:r>
      <w:proofErr w:type="spellEnd"/>
      <w:r w:rsidRPr="007A7480">
        <w:rPr>
          <w:rFonts w:eastAsia="宋体"/>
          <w:bCs/>
          <w:lang w:eastAsia="zh-CN"/>
        </w:rPr>
        <w:t xml:space="preserve"> CN in the Inventory Report message. Based on the </w:t>
      </w:r>
      <w:r w:rsidRPr="007A7480">
        <w:rPr>
          <w:rFonts w:eastAsia="宋体"/>
          <w:lang w:eastAsia="zh-CN"/>
        </w:rPr>
        <w:t xml:space="preserve">agreement, </w:t>
      </w:r>
      <w:r w:rsidRPr="007A7480">
        <w:rPr>
          <w:rFonts w:eastAsia="宋体"/>
          <w:bCs/>
          <w:lang w:eastAsia="zh-CN"/>
        </w:rPr>
        <w:t xml:space="preserve">during the Inventory or the command after inventory procedure, the A-IoT RAN node can include </w:t>
      </w:r>
      <w:r w:rsidR="00732D9F">
        <w:rPr>
          <w:rFonts w:eastAsia="宋体"/>
          <w:bCs/>
          <w:lang w:eastAsia="zh-CN"/>
        </w:rPr>
        <w:t>Reader/</w:t>
      </w:r>
      <w:r w:rsidRPr="007A7480">
        <w:rPr>
          <w:rFonts w:eastAsia="宋体"/>
          <w:bCs/>
          <w:lang w:eastAsia="zh-CN"/>
        </w:rPr>
        <w:t>TRP ID</w:t>
      </w:r>
      <w:r w:rsidRPr="007A7480" w:rsidDel="0022020B">
        <w:rPr>
          <w:rFonts w:eastAsia="宋体"/>
          <w:bCs/>
          <w:lang w:eastAsia="zh-CN"/>
        </w:rPr>
        <w:t xml:space="preserve"> </w:t>
      </w:r>
      <w:r w:rsidRPr="007A7480">
        <w:rPr>
          <w:bCs/>
          <w:lang w:eastAsia="zh-CN"/>
        </w:rPr>
        <w:t>within the Inventory Report message towards the A-IoT CN</w:t>
      </w:r>
      <w:r w:rsidRPr="007A7480">
        <w:rPr>
          <w:rFonts w:eastAsia="宋体"/>
          <w:bCs/>
          <w:lang w:eastAsia="zh-CN"/>
        </w:rPr>
        <w:t>.</w:t>
      </w:r>
    </w:p>
    <w:p w14:paraId="0023E406" w14:textId="72E460F8" w:rsidR="007A7480" w:rsidRPr="007A7480" w:rsidRDefault="007A7480" w:rsidP="007A7480">
      <w:pPr>
        <w:overflowPunct w:val="0"/>
        <w:autoSpaceDE w:val="0"/>
        <w:autoSpaceDN w:val="0"/>
        <w:spacing w:before="100" w:beforeAutospacing="1" w:after="0"/>
        <w:jc w:val="both"/>
        <w:rPr>
          <w:rFonts w:eastAsia="宋体"/>
          <w:b/>
          <w:lang w:eastAsia="zh-CN"/>
        </w:rPr>
      </w:pPr>
      <w:r w:rsidRPr="007A7480">
        <w:rPr>
          <w:b/>
          <w:lang w:eastAsia="zh-CN"/>
        </w:rPr>
        <w:t xml:space="preserve">Proposal </w:t>
      </w:r>
      <w:r w:rsidR="00732D9F">
        <w:rPr>
          <w:b/>
          <w:lang w:eastAsia="zh-CN"/>
        </w:rPr>
        <w:t>4</w:t>
      </w:r>
      <w:r w:rsidRPr="007A7480">
        <w:rPr>
          <w:b/>
          <w:lang w:eastAsia="zh-CN"/>
        </w:rPr>
        <w:t xml:space="preserve">: </w:t>
      </w:r>
      <w:r w:rsidRPr="007A7480">
        <w:rPr>
          <w:rFonts w:eastAsia="宋体"/>
          <w:b/>
          <w:lang w:eastAsia="zh-CN"/>
        </w:rPr>
        <w:t>In topology 1, the A-IoT RAN may include</w:t>
      </w:r>
      <w:r w:rsidRPr="00732D9F">
        <w:rPr>
          <w:rFonts w:eastAsia="宋体"/>
          <w:b/>
          <w:lang w:eastAsia="zh-CN"/>
        </w:rPr>
        <w:t xml:space="preserve"> </w:t>
      </w:r>
      <w:r w:rsidR="00732D9F" w:rsidRPr="00AB2967">
        <w:rPr>
          <w:rFonts w:eastAsia="宋体"/>
          <w:b/>
          <w:lang w:eastAsia="zh-CN"/>
        </w:rPr>
        <w:t>Reader/</w:t>
      </w:r>
      <w:r w:rsidRPr="00732D9F">
        <w:rPr>
          <w:rFonts w:eastAsia="宋体"/>
          <w:b/>
          <w:lang w:eastAsia="zh-CN"/>
        </w:rPr>
        <w:t>T</w:t>
      </w:r>
      <w:r w:rsidRPr="007A7480">
        <w:rPr>
          <w:rFonts w:eastAsia="宋体"/>
          <w:b/>
          <w:lang w:eastAsia="zh-CN"/>
        </w:rPr>
        <w:t>RP ID</w:t>
      </w:r>
      <w:r w:rsidRPr="007A7480" w:rsidDel="0022020B">
        <w:rPr>
          <w:rFonts w:eastAsia="宋体"/>
          <w:b/>
          <w:lang w:eastAsia="zh-CN"/>
        </w:rPr>
        <w:t xml:space="preserve"> </w:t>
      </w:r>
      <w:r w:rsidRPr="007A7480">
        <w:rPr>
          <w:b/>
          <w:lang w:eastAsia="zh-CN"/>
        </w:rPr>
        <w:t>within the Inventory Report message towards the A-IoT CN.</w:t>
      </w:r>
    </w:p>
    <w:p w14:paraId="7BEF5753" w14:textId="693B8653" w:rsidR="007A7480" w:rsidRPr="007A7480" w:rsidRDefault="007A7480" w:rsidP="007A7480">
      <w:pPr>
        <w:overflowPunct w:val="0"/>
        <w:autoSpaceDE w:val="0"/>
        <w:autoSpaceDN w:val="0"/>
        <w:spacing w:before="100" w:beforeAutospacing="1" w:after="0"/>
        <w:jc w:val="both"/>
        <w:rPr>
          <w:rFonts w:eastAsia="宋体"/>
          <w:bCs/>
          <w:lang w:eastAsia="zh-CN"/>
        </w:rPr>
      </w:pPr>
      <w:r w:rsidRPr="007A7480">
        <w:rPr>
          <w:rFonts w:eastAsia="宋体"/>
          <w:bCs/>
          <w:lang w:eastAsia="zh-CN"/>
        </w:rPr>
        <w:t xml:space="preserve">In Topology 2 RRC based solution, the A-IoT-enabled </w:t>
      </w:r>
      <w:proofErr w:type="spellStart"/>
      <w:r w:rsidRPr="007A7480">
        <w:rPr>
          <w:rFonts w:eastAsia="宋体"/>
          <w:bCs/>
          <w:lang w:eastAsia="zh-CN"/>
        </w:rPr>
        <w:t>gNB</w:t>
      </w:r>
      <w:proofErr w:type="spellEnd"/>
      <w:r w:rsidRPr="007A7480">
        <w:rPr>
          <w:rFonts w:eastAsia="宋体"/>
          <w:bCs/>
          <w:lang w:eastAsia="zh-CN"/>
        </w:rPr>
        <w:t xml:space="preserve"> will forward the information received from A-IoT-enabled UE to the A-IoT CN. Based on above agreement, i.e., identifier of the </w:t>
      </w:r>
      <w:r w:rsidR="00732D9F">
        <w:rPr>
          <w:rFonts w:eastAsia="宋体"/>
          <w:bCs/>
          <w:lang w:eastAsia="zh-CN"/>
        </w:rPr>
        <w:t xml:space="preserve">UE </w:t>
      </w:r>
      <w:r w:rsidRPr="007A7480">
        <w:rPr>
          <w:rFonts w:eastAsia="宋体"/>
          <w:bCs/>
          <w:lang w:eastAsia="zh-CN"/>
        </w:rPr>
        <w:t xml:space="preserve">reader may be reported to </w:t>
      </w:r>
      <w:proofErr w:type="spellStart"/>
      <w:r w:rsidRPr="007A7480">
        <w:rPr>
          <w:rFonts w:eastAsia="宋体"/>
          <w:bCs/>
          <w:lang w:eastAsia="zh-CN"/>
        </w:rPr>
        <w:t>AIoT</w:t>
      </w:r>
      <w:proofErr w:type="spellEnd"/>
      <w:r w:rsidRPr="007A7480">
        <w:rPr>
          <w:rFonts w:eastAsia="宋体"/>
          <w:bCs/>
          <w:lang w:eastAsia="zh-CN"/>
        </w:rPr>
        <w:t xml:space="preserve"> CN in the Inventory Report message, the A-IoT-enabled </w:t>
      </w:r>
      <w:proofErr w:type="spellStart"/>
      <w:r w:rsidRPr="007A7480">
        <w:rPr>
          <w:rFonts w:eastAsia="宋体"/>
          <w:bCs/>
          <w:lang w:eastAsia="zh-CN"/>
        </w:rPr>
        <w:t>gNB</w:t>
      </w:r>
      <w:proofErr w:type="spellEnd"/>
      <w:r w:rsidRPr="007A7480">
        <w:rPr>
          <w:rFonts w:eastAsia="宋体"/>
          <w:bCs/>
          <w:lang w:eastAsia="zh-CN"/>
        </w:rPr>
        <w:t xml:space="preserve"> can report the UE ID of the A-IoT-enabled UE </w:t>
      </w:r>
      <w:r w:rsidRPr="007A7480">
        <w:rPr>
          <w:bCs/>
          <w:lang w:eastAsia="zh-CN"/>
        </w:rPr>
        <w:t>towards the A-IoT CN</w:t>
      </w:r>
      <w:r w:rsidRPr="007A7480">
        <w:rPr>
          <w:rFonts w:eastAsia="宋体"/>
          <w:bCs/>
          <w:lang w:eastAsia="zh-CN"/>
        </w:rPr>
        <w:t xml:space="preserve"> via the Inventory Report message.</w:t>
      </w:r>
    </w:p>
    <w:p w14:paraId="27F5FE3F" w14:textId="77777777" w:rsidR="007A7480" w:rsidRPr="007A7480" w:rsidRDefault="007A7480" w:rsidP="007A7480">
      <w:pPr>
        <w:overflowPunct w:val="0"/>
        <w:autoSpaceDE w:val="0"/>
        <w:autoSpaceDN w:val="0"/>
        <w:spacing w:before="100" w:beforeAutospacing="1" w:after="0"/>
        <w:jc w:val="both"/>
        <w:rPr>
          <w:rFonts w:eastAsia="宋体"/>
          <w:bCs/>
          <w:lang w:eastAsia="zh-CN"/>
        </w:rPr>
      </w:pPr>
      <w:r w:rsidRPr="007A7480">
        <w:rPr>
          <w:rFonts w:eastAsia="宋体"/>
          <w:bCs/>
          <w:lang w:eastAsia="zh-CN"/>
        </w:rPr>
        <w:t xml:space="preserve">In Topology 2 NAS/UP based solutions, there is no need for the A-IoT-enabled </w:t>
      </w:r>
      <w:proofErr w:type="spellStart"/>
      <w:r w:rsidRPr="007A7480">
        <w:rPr>
          <w:rFonts w:eastAsia="宋体"/>
          <w:bCs/>
          <w:lang w:eastAsia="zh-CN"/>
        </w:rPr>
        <w:t>gNB</w:t>
      </w:r>
      <w:proofErr w:type="spellEnd"/>
      <w:r w:rsidRPr="007A7480">
        <w:rPr>
          <w:rFonts w:eastAsia="宋体"/>
          <w:bCs/>
          <w:lang w:eastAsia="zh-CN"/>
        </w:rPr>
        <w:t xml:space="preserve"> to provide any location information to the A-IoT CN, as the A-IoT procedures terminated between the A-IoT-enabled UE and the A-IoT CN directly, CN knows which A-IoT-enabled UE the Ambient IoT device accessing from.</w:t>
      </w:r>
    </w:p>
    <w:p w14:paraId="232778C0" w14:textId="3E68F2B2" w:rsidR="007A7480" w:rsidRPr="007A7480" w:rsidRDefault="007A7480" w:rsidP="007A7480">
      <w:pPr>
        <w:overflowPunct w:val="0"/>
        <w:autoSpaceDE w:val="0"/>
        <w:autoSpaceDN w:val="0"/>
        <w:spacing w:before="100" w:beforeAutospacing="1" w:after="0"/>
        <w:jc w:val="both"/>
        <w:rPr>
          <w:b/>
          <w:lang w:eastAsia="zh-CN"/>
        </w:rPr>
      </w:pPr>
      <w:r w:rsidRPr="007A7480">
        <w:rPr>
          <w:b/>
          <w:lang w:eastAsia="zh-CN"/>
        </w:rPr>
        <w:t xml:space="preserve">Proposal </w:t>
      </w:r>
      <w:r w:rsidR="00732D9F">
        <w:rPr>
          <w:b/>
          <w:lang w:eastAsia="zh-CN"/>
        </w:rPr>
        <w:t>5</w:t>
      </w:r>
      <w:r w:rsidRPr="007A7480">
        <w:rPr>
          <w:b/>
          <w:lang w:eastAsia="zh-CN"/>
        </w:rPr>
        <w:t xml:space="preserve">: In topology 2 RRC based solution, the A-IoT-enabled </w:t>
      </w:r>
      <w:proofErr w:type="spellStart"/>
      <w:r w:rsidRPr="007A7480">
        <w:rPr>
          <w:b/>
          <w:lang w:eastAsia="zh-CN"/>
        </w:rPr>
        <w:t>gNB</w:t>
      </w:r>
      <w:proofErr w:type="spellEnd"/>
      <w:r w:rsidRPr="007A7480">
        <w:rPr>
          <w:b/>
          <w:lang w:eastAsia="zh-CN"/>
        </w:rPr>
        <w:t xml:space="preserve"> includes the </w:t>
      </w:r>
      <w:r w:rsidRPr="007A7480">
        <w:rPr>
          <w:rFonts w:hint="eastAsia"/>
          <w:b/>
          <w:lang w:eastAsia="zh-CN"/>
        </w:rPr>
        <w:t>Ambient</w:t>
      </w:r>
      <w:r w:rsidRPr="007A7480">
        <w:rPr>
          <w:b/>
          <w:lang w:eastAsia="zh-CN"/>
        </w:rPr>
        <w:t xml:space="preserve"> </w:t>
      </w:r>
      <w:r w:rsidRPr="007A7480">
        <w:rPr>
          <w:rFonts w:hint="eastAsia"/>
          <w:b/>
          <w:lang w:eastAsia="zh-CN"/>
        </w:rPr>
        <w:t>IoT</w:t>
      </w:r>
      <w:r w:rsidRPr="007A7480">
        <w:rPr>
          <w:b/>
          <w:lang w:eastAsia="zh-CN"/>
        </w:rPr>
        <w:t xml:space="preserve"> </w:t>
      </w:r>
      <w:r w:rsidRPr="007A7480">
        <w:rPr>
          <w:rFonts w:hint="eastAsia"/>
          <w:b/>
          <w:lang w:eastAsia="zh-CN"/>
        </w:rPr>
        <w:t>device</w:t>
      </w:r>
      <w:r w:rsidRPr="007A7480">
        <w:rPr>
          <w:b/>
          <w:lang w:eastAsia="zh-CN"/>
        </w:rPr>
        <w:t xml:space="preserve"> location information (UE ID of the A-IoT-enabled UE) within the Inventory Report message. </w:t>
      </w:r>
    </w:p>
    <w:p w14:paraId="3C502AA1" w14:textId="5B336004" w:rsidR="007A7480" w:rsidRPr="007A7480" w:rsidRDefault="007A7480" w:rsidP="007A7480">
      <w:pPr>
        <w:overflowPunct w:val="0"/>
        <w:autoSpaceDE w:val="0"/>
        <w:autoSpaceDN w:val="0"/>
        <w:spacing w:before="100" w:beforeAutospacing="1" w:after="0"/>
        <w:jc w:val="both"/>
        <w:rPr>
          <w:b/>
          <w:lang w:eastAsia="zh-CN"/>
        </w:rPr>
      </w:pPr>
      <w:r w:rsidRPr="007A7480">
        <w:rPr>
          <w:b/>
          <w:lang w:eastAsia="zh-CN"/>
        </w:rPr>
        <w:t xml:space="preserve">Proposal </w:t>
      </w:r>
      <w:r w:rsidR="00732D9F">
        <w:rPr>
          <w:b/>
          <w:lang w:eastAsia="zh-CN"/>
        </w:rPr>
        <w:t>6</w:t>
      </w:r>
      <w:r w:rsidRPr="007A7480">
        <w:rPr>
          <w:b/>
          <w:lang w:eastAsia="zh-CN"/>
        </w:rPr>
        <w:t>: In topology 2 NAS/UP based solutions, the A-IoT CN knows which A-IoT-enabled UE the device comes from by default.</w:t>
      </w:r>
    </w:p>
    <w:p w14:paraId="50EE1E59" w14:textId="77777777" w:rsidR="007A7480" w:rsidRPr="007A7480" w:rsidRDefault="007A7480" w:rsidP="007A7480">
      <w:pPr>
        <w:keepNext/>
        <w:keepLines/>
        <w:spacing w:before="180"/>
        <w:ind w:left="1134" w:hanging="1134"/>
        <w:outlineLvl w:val="1"/>
        <w:rPr>
          <w:rFonts w:ascii="Arial" w:hAnsi="Arial"/>
          <w:sz w:val="32"/>
        </w:rPr>
      </w:pPr>
      <w:r w:rsidRPr="007A7480">
        <w:rPr>
          <w:rFonts w:ascii="Arial" w:hAnsi="Arial"/>
          <w:sz w:val="32"/>
        </w:rPr>
        <w:t>2.3</w:t>
      </w:r>
      <w:r w:rsidRPr="007A7480">
        <w:rPr>
          <w:rFonts w:ascii="Arial" w:hAnsi="Arial"/>
          <w:sz w:val="32"/>
        </w:rPr>
        <w:tab/>
        <w:t>Finer granularity?</w:t>
      </w:r>
    </w:p>
    <w:p w14:paraId="5A0F1678" w14:textId="77777777" w:rsidR="007A7480" w:rsidRPr="007A7480" w:rsidRDefault="007A7480" w:rsidP="007A7480">
      <w:pPr>
        <w:overflowPunct w:val="0"/>
        <w:autoSpaceDE w:val="0"/>
        <w:autoSpaceDN w:val="0"/>
        <w:spacing w:before="100" w:beforeAutospacing="1" w:after="0"/>
        <w:jc w:val="both"/>
        <w:rPr>
          <w:bCs/>
          <w:szCs w:val="28"/>
          <w:lang w:eastAsia="zh-CN"/>
        </w:rPr>
      </w:pPr>
      <w:r w:rsidRPr="007A7480">
        <w:rPr>
          <w:bCs/>
          <w:lang w:eastAsia="zh-CN"/>
        </w:rPr>
        <w:t xml:space="preserve">In Editor’s Note 1, there is also another FFS about </w:t>
      </w:r>
      <w:r w:rsidRPr="007A7480">
        <w:rPr>
          <w:bCs/>
          <w:szCs w:val="28"/>
        </w:rPr>
        <w:t xml:space="preserve">whether to use more than one </w:t>
      </w:r>
      <w:proofErr w:type="gramStart"/>
      <w:r w:rsidRPr="007A7480">
        <w:rPr>
          <w:bCs/>
          <w:szCs w:val="28"/>
        </w:rPr>
        <w:t>“readers”</w:t>
      </w:r>
      <w:proofErr w:type="gramEnd"/>
      <w:r w:rsidRPr="007A7480">
        <w:rPr>
          <w:bCs/>
          <w:szCs w:val="28"/>
        </w:rPr>
        <w:t xml:space="preserve"> </w:t>
      </w:r>
      <w:r w:rsidRPr="007A7480">
        <w:rPr>
          <w:rFonts w:hint="eastAsia"/>
          <w:bCs/>
          <w:szCs w:val="28"/>
          <w:lang w:eastAsia="zh-CN"/>
        </w:rPr>
        <w:t>within one A-IoT RA</w:t>
      </w:r>
      <w:r w:rsidRPr="007A7480">
        <w:rPr>
          <w:bCs/>
          <w:szCs w:val="28"/>
          <w:lang w:eastAsia="zh-CN"/>
        </w:rPr>
        <w:t>N</w:t>
      </w:r>
      <w:r w:rsidRPr="007A7480">
        <w:rPr>
          <w:rFonts w:hint="eastAsia"/>
          <w:bCs/>
          <w:szCs w:val="28"/>
          <w:lang w:eastAsia="zh-CN"/>
        </w:rPr>
        <w:t xml:space="preserve"> </w:t>
      </w:r>
      <w:r w:rsidRPr="007A7480">
        <w:rPr>
          <w:bCs/>
          <w:szCs w:val="28"/>
          <w:lang w:eastAsia="zh-CN"/>
        </w:rPr>
        <w:t>for location purposes is FFS:</w:t>
      </w:r>
    </w:p>
    <w:p w14:paraId="0FDDE724" w14:textId="77777777" w:rsidR="007A7480" w:rsidRPr="007A7480" w:rsidRDefault="007A7480" w:rsidP="009F3E79">
      <w:pPr>
        <w:keepLines/>
        <w:spacing w:before="180"/>
        <w:ind w:left="1702" w:hanging="1418"/>
        <w:rPr>
          <w:color w:val="FF0000"/>
          <w:highlight w:val="yellow"/>
          <w:lang w:eastAsia="zh-CN"/>
        </w:rPr>
      </w:pPr>
      <w:bookmarkStart w:id="3" w:name="_Hlk181190740"/>
      <w:r w:rsidRPr="007A7480">
        <w:rPr>
          <w:color w:val="FF0000"/>
        </w:rPr>
        <w:t xml:space="preserve">Editor’s Note </w:t>
      </w:r>
      <w:r w:rsidRPr="007A7480">
        <w:rPr>
          <w:rFonts w:hint="eastAsia"/>
          <w:color w:val="FF0000"/>
          <w:lang w:eastAsia="zh-CN"/>
        </w:rPr>
        <w:t>1</w:t>
      </w:r>
      <w:bookmarkEnd w:id="3"/>
      <w:r w:rsidRPr="007A7480">
        <w:rPr>
          <w:color w:val="FF0000"/>
        </w:rPr>
        <w:t>:</w:t>
      </w:r>
      <w:r w:rsidRPr="007A7480">
        <w:rPr>
          <w:color w:val="FF0000"/>
        </w:rPr>
        <w:tab/>
      </w:r>
      <w:r w:rsidRPr="007A7480">
        <w:rPr>
          <w:rFonts w:hint="eastAsia"/>
          <w:color w:val="FF0000"/>
          <w:lang w:eastAsia="zh-CN"/>
        </w:rPr>
        <w:t>H</w:t>
      </w:r>
      <w:r w:rsidRPr="007A7480">
        <w:rPr>
          <w:color w:val="FF0000"/>
        </w:rPr>
        <w:t xml:space="preserve">ow to know the “reader” location is FFS. </w:t>
      </w:r>
      <w:r w:rsidRPr="007A7480">
        <w:rPr>
          <w:color w:val="FF0000"/>
          <w:highlight w:val="yellow"/>
        </w:rPr>
        <w:t xml:space="preserve">Whether to use more than one </w:t>
      </w:r>
      <w:proofErr w:type="gramStart"/>
      <w:r w:rsidRPr="007A7480">
        <w:rPr>
          <w:color w:val="FF0000"/>
          <w:highlight w:val="yellow"/>
        </w:rPr>
        <w:t>“readers”</w:t>
      </w:r>
      <w:proofErr w:type="gramEnd"/>
      <w:r w:rsidRPr="007A7480">
        <w:rPr>
          <w:color w:val="FF0000"/>
          <w:highlight w:val="yellow"/>
        </w:rPr>
        <w:t xml:space="preserve"> </w:t>
      </w:r>
      <w:r w:rsidRPr="007A7480">
        <w:rPr>
          <w:rFonts w:hint="eastAsia"/>
          <w:color w:val="FF0000"/>
          <w:highlight w:val="yellow"/>
          <w:lang w:eastAsia="zh-CN"/>
        </w:rPr>
        <w:t>within one A-IoT RA</w:t>
      </w:r>
      <w:r w:rsidRPr="007A7480">
        <w:rPr>
          <w:color w:val="FF0000"/>
          <w:highlight w:val="yellow"/>
          <w:lang w:eastAsia="zh-CN"/>
        </w:rPr>
        <w:t>N</w:t>
      </w:r>
      <w:r w:rsidRPr="007A7480">
        <w:rPr>
          <w:rFonts w:hint="eastAsia"/>
          <w:color w:val="FF0000"/>
          <w:highlight w:val="yellow"/>
          <w:lang w:eastAsia="zh-CN"/>
        </w:rPr>
        <w:t xml:space="preserve"> </w:t>
      </w:r>
      <w:r w:rsidRPr="007A7480">
        <w:rPr>
          <w:color w:val="FF0000"/>
          <w:highlight w:val="yellow"/>
          <w:lang w:eastAsia="zh-CN"/>
        </w:rPr>
        <w:t>for location purposes is FFS</w:t>
      </w:r>
      <w:r w:rsidRPr="007A7480">
        <w:rPr>
          <w:rFonts w:hint="eastAsia"/>
          <w:color w:val="FF0000"/>
          <w:highlight w:val="yellow"/>
          <w:lang w:eastAsia="zh-CN"/>
        </w:rPr>
        <w:t>.</w:t>
      </w:r>
    </w:p>
    <w:p w14:paraId="4EF918FC" w14:textId="77777777" w:rsidR="007A7480" w:rsidRPr="007A7480" w:rsidRDefault="007A7480" w:rsidP="007A7480">
      <w:pPr>
        <w:overflowPunct w:val="0"/>
        <w:autoSpaceDE w:val="0"/>
        <w:autoSpaceDN w:val="0"/>
        <w:spacing w:before="100" w:beforeAutospacing="1" w:after="0"/>
        <w:jc w:val="both"/>
        <w:rPr>
          <w:rFonts w:eastAsia="宋体"/>
          <w:bCs/>
          <w:lang w:eastAsia="zh-CN"/>
        </w:rPr>
      </w:pPr>
      <w:r w:rsidRPr="007A7480">
        <w:rPr>
          <w:rFonts w:eastAsia="宋体"/>
          <w:bCs/>
          <w:lang w:eastAsia="zh-CN"/>
        </w:rPr>
        <w:t>On the other hand, there are two Editor’s notes related to finer granularity:</w:t>
      </w:r>
    </w:p>
    <w:p w14:paraId="45404B45" w14:textId="77777777" w:rsidR="007A7480" w:rsidRPr="007A7480" w:rsidRDefault="007A7480" w:rsidP="009F3E79">
      <w:pPr>
        <w:keepLines/>
        <w:spacing w:before="180"/>
        <w:ind w:left="1702" w:hanging="1418"/>
        <w:rPr>
          <w:color w:val="FF0000"/>
        </w:rPr>
      </w:pPr>
      <w:r w:rsidRPr="007A7480">
        <w:rPr>
          <w:color w:val="FF0000"/>
        </w:rPr>
        <w:t>Editor’s Note 3:</w:t>
      </w:r>
      <w:r w:rsidRPr="007A7480">
        <w:rPr>
          <w:color w:val="FF0000"/>
        </w:rPr>
        <w:tab/>
        <w:t>Introducing finer granularity for locating an Ambient device besides the “reader ID granularity” needs further study.</w:t>
      </w:r>
    </w:p>
    <w:p w14:paraId="4E947A18" w14:textId="77777777" w:rsidR="007A7480" w:rsidRPr="007A7480" w:rsidRDefault="007A7480" w:rsidP="009F3E79">
      <w:pPr>
        <w:keepLines/>
        <w:spacing w:before="180"/>
        <w:ind w:left="1702" w:hanging="1418"/>
        <w:rPr>
          <w:color w:val="FF0000"/>
        </w:rPr>
      </w:pPr>
      <w:r w:rsidRPr="007A7480">
        <w:rPr>
          <w:color w:val="FF0000"/>
        </w:rPr>
        <w:t>Editor’s Note 4:</w:t>
      </w:r>
      <w:r w:rsidRPr="007A7480">
        <w:rPr>
          <w:color w:val="FF0000"/>
        </w:rPr>
        <w:tab/>
        <w:t>Analysing the gap between the positioning requirements in the SID and the feasibility for A-IoT devices.</w:t>
      </w:r>
    </w:p>
    <w:p w14:paraId="311CD75E" w14:textId="3ED14983" w:rsidR="007A7480" w:rsidRPr="007A7480" w:rsidRDefault="007A7480" w:rsidP="007A7480">
      <w:pPr>
        <w:overflowPunct w:val="0"/>
        <w:autoSpaceDE w:val="0"/>
        <w:autoSpaceDN w:val="0"/>
        <w:spacing w:before="100" w:beforeAutospacing="1"/>
        <w:jc w:val="both"/>
        <w:rPr>
          <w:rFonts w:eastAsia="宋体"/>
          <w:bCs/>
          <w:lang w:eastAsia="zh-CN"/>
        </w:rPr>
      </w:pPr>
      <w:r w:rsidRPr="007A7480">
        <w:rPr>
          <w:rFonts w:eastAsia="宋体"/>
          <w:bCs/>
          <w:lang w:eastAsia="zh-CN"/>
        </w:rPr>
        <w:lastRenderedPageBreak/>
        <w:t xml:space="preserve">In last meeting, the following </w:t>
      </w:r>
      <w:r w:rsidR="00732D9F">
        <w:rPr>
          <w:rFonts w:eastAsia="宋体"/>
          <w:bCs/>
          <w:lang w:eastAsia="zh-CN"/>
        </w:rPr>
        <w:t>was made</w:t>
      </w:r>
      <w:r w:rsidRPr="007A7480">
        <w:rPr>
          <w:rFonts w:eastAsia="宋体"/>
          <w:bCs/>
          <w:lang w:eastAsia="zh-CN"/>
        </w:rPr>
        <w:t>:</w:t>
      </w:r>
    </w:p>
    <w:tbl>
      <w:tblPr>
        <w:tblStyle w:val="TableGrid"/>
        <w:tblW w:w="0" w:type="auto"/>
        <w:shd w:val="pct5" w:color="auto" w:fill="auto"/>
        <w:tblLook w:val="04A0" w:firstRow="1" w:lastRow="0" w:firstColumn="1" w:lastColumn="0" w:noHBand="0" w:noVBand="1"/>
      </w:tblPr>
      <w:tblGrid>
        <w:gridCol w:w="9629"/>
      </w:tblGrid>
      <w:tr w:rsidR="007A7480" w:rsidRPr="007A7480" w14:paraId="36FC6D4A" w14:textId="77777777" w:rsidTr="00760394">
        <w:tc>
          <w:tcPr>
            <w:tcW w:w="9629" w:type="dxa"/>
            <w:shd w:val="pct5" w:color="auto" w:fill="auto"/>
          </w:tcPr>
          <w:p w14:paraId="3A7EF329" w14:textId="77777777" w:rsidR="007A7480" w:rsidRPr="007A7480" w:rsidRDefault="007A7480" w:rsidP="007A7480">
            <w:pPr>
              <w:overflowPunct w:val="0"/>
              <w:autoSpaceDE w:val="0"/>
              <w:autoSpaceDN w:val="0"/>
              <w:adjustRightInd w:val="0"/>
              <w:textAlignment w:val="baseline"/>
              <w:rPr>
                <w:rFonts w:ascii="Calibri" w:hAnsi="Calibri" w:cs="Calibri"/>
                <w:b/>
                <w:color w:val="008000"/>
                <w:sz w:val="18"/>
                <w:szCs w:val="24"/>
                <w:lang w:val="en-US"/>
              </w:rPr>
            </w:pPr>
            <w:r w:rsidRPr="007A7480">
              <w:rPr>
                <w:rFonts w:ascii="Calibri" w:hAnsi="Calibri" w:cs="Calibri"/>
                <w:b/>
                <w:color w:val="008000"/>
                <w:sz w:val="18"/>
                <w:szCs w:val="24"/>
                <w:lang w:val="en-US"/>
              </w:rPr>
              <w:t>The following principle applies to Topology1 and Topology2:</w:t>
            </w:r>
          </w:p>
          <w:p w14:paraId="334346B5" w14:textId="77777777" w:rsidR="007A7480" w:rsidRPr="007A7480" w:rsidRDefault="007A7480" w:rsidP="007A7480">
            <w:pPr>
              <w:overflowPunct w:val="0"/>
              <w:autoSpaceDE w:val="0"/>
              <w:autoSpaceDN w:val="0"/>
              <w:adjustRightInd w:val="0"/>
              <w:textAlignment w:val="baseline"/>
              <w:rPr>
                <w:rFonts w:ascii="Calibri" w:hAnsi="Calibri" w:cs="Calibri"/>
                <w:b/>
                <w:color w:val="008000"/>
                <w:sz w:val="18"/>
                <w:szCs w:val="24"/>
                <w:lang w:val="en-US"/>
              </w:rPr>
            </w:pPr>
            <w:r w:rsidRPr="007A7480">
              <w:rPr>
                <w:rFonts w:ascii="Calibri" w:hAnsi="Calibri" w:cs="Calibri"/>
                <w:b/>
                <w:color w:val="008000"/>
                <w:sz w:val="18"/>
                <w:szCs w:val="24"/>
                <w:lang w:val="en-US"/>
              </w:rPr>
              <w:t xml:space="preserve">While for purpose b), whether the reader ID based granularity of the </w:t>
            </w:r>
            <w:proofErr w:type="spellStart"/>
            <w:r w:rsidRPr="007A7480">
              <w:rPr>
                <w:rFonts w:ascii="Calibri" w:hAnsi="Calibri" w:cs="Calibri"/>
                <w:b/>
                <w:color w:val="008000"/>
                <w:sz w:val="18"/>
                <w:szCs w:val="24"/>
                <w:lang w:val="en-US"/>
              </w:rPr>
              <w:t>AIoT</w:t>
            </w:r>
            <w:proofErr w:type="spellEnd"/>
            <w:r w:rsidRPr="007A7480">
              <w:rPr>
                <w:rFonts w:ascii="Calibri" w:hAnsi="Calibri" w:cs="Calibri"/>
                <w:b/>
                <w:color w:val="008000"/>
                <w:sz w:val="18"/>
                <w:szCs w:val="24"/>
                <w:lang w:val="en-US"/>
              </w:rPr>
              <w:t xml:space="preserve"> device location is sufficient can be further checked.</w:t>
            </w:r>
          </w:p>
        </w:tc>
      </w:tr>
    </w:tbl>
    <w:p w14:paraId="0CF97A11" w14:textId="77777777" w:rsidR="007A7480" w:rsidRPr="007A7480" w:rsidRDefault="007A7480" w:rsidP="007A7480">
      <w:pPr>
        <w:overflowPunct w:val="0"/>
        <w:autoSpaceDE w:val="0"/>
        <w:autoSpaceDN w:val="0"/>
        <w:spacing w:before="100" w:beforeAutospacing="1"/>
        <w:jc w:val="both"/>
        <w:rPr>
          <w:bCs/>
          <w:szCs w:val="28"/>
          <w:lang w:eastAsia="zh-CN"/>
        </w:rPr>
      </w:pPr>
      <w:r w:rsidRPr="007A7480">
        <w:rPr>
          <w:bCs/>
          <w:szCs w:val="28"/>
          <w:lang w:eastAsia="zh-CN"/>
        </w:rPr>
        <w:t xml:space="preserve">In the SID [2], the device </w:t>
      </w:r>
      <w:proofErr w:type="spellStart"/>
      <w:r w:rsidRPr="007A7480">
        <w:rPr>
          <w:bCs/>
          <w:szCs w:val="28"/>
          <w:lang w:eastAsia="zh-CN"/>
        </w:rPr>
        <w:t>positiong</w:t>
      </w:r>
      <w:proofErr w:type="spellEnd"/>
      <w:r w:rsidRPr="007A7480">
        <w:rPr>
          <w:bCs/>
          <w:szCs w:val="28"/>
          <w:lang w:eastAsia="zh-CN"/>
        </w:rPr>
        <w:t>/locating related objectives are copied as below:</w:t>
      </w:r>
    </w:p>
    <w:tbl>
      <w:tblPr>
        <w:tblStyle w:val="TableGrid"/>
        <w:tblW w:w="0" w:type="auto"/>
        <w:shd w:val="pct5" w:color="auto" w:fill="auto"/>
        <w:tblLook w:val="04A0" w:firstRow="1" w:lastRow="0" w:firstColumn="1" w:lastColumn="0" w:noHBand="0" w:noVBand="1"/>
      </w:tblPr>
      <w:tblGrid>
        <w:gridCol w:w="9629"/>
      </w:tblGrid>
      <w:tr w:rsidR="007A7480" w:rsidRPr="007A7480" w14:paraId="1AC5B1D5" w14:textId="77777777" w:rsidTr="00760394">
        <w:tc>
          <w:tcPr>
            <w:tcW w:w="9629" w:type="dxa"/>
            <w:shd w:val="pct5" w:color="auto" w:fill="auto"/>
          </w:tcPr>
          <w:p w14:paraId="59CC8AE8" w14:textId="77777777" w:rsidR="007A7480" w:rsidRPr="007A7480" w:rsidRDefault="007A7480" w:rsidP="007A7480">
            <w:pPr>
              <w:spacing w:after="120"/>
              <w:ind w:left="360" w:right="-96"/>
              <w:jc w:val="both"/>
              <w:rPr>
                <w:rFonts w:eastAsia="Yu Mincho"/>
                <w:lang w:eastAsia="ja-JP"/>
              </w:rPr>
            </w:pPr>
            <w:r w:rsidRPr="007A7480">
              <w:rPr>
                <w:lang w:val="en-US" w:eastAsia="ja-JP"/>
              </w:rPr>
              <w:t>Study of positioning in Rel-19 is RAN3-led, limited to functionalities which would have no, or minimal, specification impact (note: this does not imply any decision relating to WI creation).</w:t>
            </w:r>
          </w:p>
          <w:p w14:paraId="16F9D0FB" w14:textId="77777777" w:rsidR="007A7480" w:rsidRPr="007A7480" w:rsidRDefault="007A7480" w:rsidP="007A7480">
            <w:pPr>
              <w:numPr>
                <w:ilvl w:val="0"/>
                <w:numId w:val="24"/>
              </w:numPr>
              <w:overflowPunct w:val="0"/>
              <w:autoSpaceDE w:val="0"/>
              <w:autoSpaceDN w:val="0"/>
              <w:adjustRightInd w:val="0"/>
              <w:spacing w:after="120"/>
              <w:ind w:right="-96"/>
              <w:jc w:val="both"/>
              <w:textAlignment w:val="baseline"/>
              <w:rPr>
                <w:lang w:val="en-US" w:eastAsia="ja-JP"/>
              </w:rPr>
            </w:pPr>
            <w:r w:rsidRPr="007A7480">
              <w:rPr>
                <w:lang w:val="en-US" w:eastAsia="ja-JP"/>
              </w:rPr>
              <w:t>RAN3-led:</w:t>
            </w:r>
          </w:p>
          <w:p w14:paraId="08D2F9D7" w14:textId="77777777" w:rsidR="007A7480" w:rsidRPr="007A7480" w:rsidRDefault="007A7480" w:rsidP="007A7480">
            <w:pPr>
              <w:numPr>
                <w:ilvl w:val="1"/>
                <w:numId w:val="24"/>
              </w:numPr>
              <w:overflowPunct w:val="0"/>
              <w:autoSpaceDE w:val="0"/>
              <w:autoSpaceDN w:val="0"/>
              <w:adjustRightInd w:val="0"/>
              <w:spacing w:after="120"/>
              <w:ind w:right="-96"/>
              <w:jc w:val="both"/>
              <w:textAlignment w:val="baseline"/>
              <w:rPr>
                <w:lang w:val="en-US" w:eastAsia="ja-JP"/>
              </w:rPr>
            </w:pPr>
            <w:r w:rsidRPr="007A7480">
              <w:rPr>
                <w:lang w:val="en-US" w:eastAsia="zh-CN"/>
              </w:rPr>
              <w:t>…</w:t>
            </w:r>
          </w:p>
          <w:p w14:paraId="20C7599D" w14:textId="77777777" w:rsidR="007A7480" w:rsidRPr="007A7480" w:rsidRDefault="007A7480" w:rsidP="007A7480">
            <w:pPr>
              <w:numPr>
                <w:ilvl w:val="1"/>
                <w:numId w:val="24"/>
              </w:numPr>
              <w:overflowPunct w:val="0"/>
              <w:autoSpaceDE w:val="0"/>
              <w:autoSpaceDN w:val="0"/>
              <w:adjustRightInd w:val="0"/>
              <w:spacing w:after="120"/>
              <w:ind w:right="-96"/>
              <w:jc w:val="both"/>
              <w:textAlignment w:val="baseline"/>
              <w:rPr>
                <w:bCs/>
                <w:szCs w:val="28"/>
                <w:lang w:val="en-US" w:eastAsia="zh-CN"/>
              </w:rPr>
            </w:pPr>
            <w:r w:rsidRPr="007A7480">
              <w:rPr>
                <w:lang w:val="en-US" w:eastAsia="ja-JP"/>
              </w:rPr>
              <w:t xml:space="preserve">Identify potential solutions for locating an Ambient IoT device with no specification impact, </w:t>
            </w:r>
            <w:proofErr w:type="gramStart"/>
            <w:r w:rsidRPr="007A7480">
              <w:rPr>
                <w:lang w:val="en-US" w:eastAsia="ja-JP"/>
              </w:rPr>
              <w:t>e.g.</w:t>
            </w:r>
            <w:proofErr w:type="gramEnd"/>
            <w:r w:rsidRPr="007A7480">
              <w:rPr>
                <w:lang w:val="en-US" w:eastAsia="ja-JP"/>
              </w:rPr>
              <w:t xml:space="preserve"> reusing existing user location report, or minimal specification impact to convey location information to core network.</w:t>
            </w:r>
          </w:p>
        </w:tc>
      </w:tr>
    </w:tbl>
    <w:p w14:paraId="2D43EB08" w14:textId="6ABD1B4B" w:rsidR="007A7480" w:rsidRPr="007A7480" w:rsidRDefault="007A7480" w:rsidP="007A7480">
      <w:pPr>
        <w:overflowPunct w:val="0"/>
        <w:autoSpaceDE w:val="0"/>
        <w:autoSpaceDN w:val="0"/>
        <w:spacing w:before="100" w:beforeAutospacing="1" w:after="0"/>
        <w:jc w:val="both"/>
        <w:rPr>
          <w:bCs/>
          <w:szCs w:val="28"/>
          <w:lang w:eastAsia="zh-CN"/>
        </w:rPr>
      </w:pPr>
      <w:r w:rsidRPr="007A7480">
        <w:rPr>
          <w:bCs/>
          <w:szCs w:val="28"/>
          <w:lang w:eastAsia="zh-CN"/>
        </w:rPr>
        <w:t>For Editor’s Note 1 and Editor’s Note 3, based on the discussions in previous meetings</w:t>
      </w:r>
      <w:r w:rsidR="00863488">
        <w:rPr>
          <w:bCs/>
          <w:szCs w:val="28"/>
          <w:lang w:eastAsia="zh-CN"/>
        </w:rPr>
        <w:t xml:space="preserve"> [3]</w:t>
      </w:r>
      <w:r w:rsidRPr="007A7480">
        <w:rPr>
          <w:bCs/>
          <w:szCs w:val="28"/>
          <w:lang w:eastAsia="zh-CN"/>
        </w:rPr>
        <w:t>, there are lack of support for the complex solutions such as utilization of more than one “reader” for location purposes and introducing finer granularity for locating an Ambient device. From our view, there is no need to discuss these in the study, as we need to figure out the basic solutions first.</w:t>
      </w:r>
      <w:r w:rsidRPr="007A7480">
        <w:rPr>
          <w:rFonts w:hint="eastAsia"/>
          <w:bCs/>
          <w:szCs w:val="28"/>
          <w:lang w:eastAsia="zh-CN"/>
        </w:rPr>
        <w:t xml:space="preserve"> </w:t>
      </w:r>
      <w:r w:rsidRPr="007A7480">
        <w:rPr>
          <w:bCs/>
          <w:szCs w:val="28"/>
          <w:lang w:eastAsia="zh-CN"/>
        </w:rPr>
        <w:t xml:space="preserve">On the other hand, based on the SID, reader granularity of the </w:t>
      </w:r>
      <w:proofErr w:type="spellStart"/>
      <w:r w:rsidRPr="007A7480">
        <w:rPr>
          <w:bCs/>
          <w:szCs w:val="28"/>
          <w:lang w:eastAsia="zh-CN"/>
        </w:rPr>
        <w:t>AIoT</w:t>
      </w:r>
      <w:proofErr w:type="spellEnd"/>
      <w:r w:rsidRPr="007A7480">
        <w:rPr>
          <w:bCs/>
          <w:szCs w:val="28"/>
          <w:lang w:eastAsia="zh-CN"/>
        </w:rPr>
        <w:t xml:space="preserve"> device location is clearly sufficient.</w:t>
      </w:r>
      <w:r w:rsidRPr="007A7480">
        <w:rPr>
          <w:rFonts w:hint="eastAsia"/>
          <w:bCs/>
          <w:szCs w:val="28"/>
          <w:lang w:eastAsia="zh-CN"/>
        </w:rPr>
        <w:t xml:space="preserve"> </w:t>
      </w:r>
    </w:p>
    <w:p w14:paraId="219C63A8" w14:textId="1C236CE5" w:rsidR="007A7480" w:rsidRPr="007A7480" w:rsidRDefault="007A7480" w:rsidP="007A7480">
      <w:pPr>
        <w:overflowPunct w:val="0"/>
        <w:autoSpaceDE w:val="0"/>
        <w:autoSpaceDN w:val="0"/>
        <w:spacing w:before="100" w:beforeAutospacing="1" w:after="0"/>
        <w:jc w:val="both"/>
        <w:rPr>
          <w:bCs/>
          <w:szCs w:val="28"/>
          <w:lang w:val="en-US" w:eastAsia="zh-CN"/>
        </w:rPr>
      </w:pPr>
      <w:r w:rsidRPr="007A7480">
        <w:rPr>
          <w:bCs/>
          <w:szCs w:val="28"/>
          <w:lang w:val="en-US" w:eastAsia="zh-CN"/>
        </w:rPr>
        <w:t xml:space="preserve">For Editor’s Note 4, it is clear that the requirement from the SID is to identify solutions with no or minimal specification impact, and it is noted that the existing user location report is in per cell per TAI granularity, in the discussion so far, RAN3 concluded to support reader </w:t>
      </w:r>
      <w:r w:rsidR="003B4933">
        <w:rPr>
          <w:rFonts w:hint="eastAsia"/>
          <w:bCs/>
          <w:szCs w:val="28"/>
          <w:lang w:val="en-US" w:eastAsia="zh-CN"/>
        </w:rPr>
        <w:t>ID</w:t>
      </w:r>
      <w:r w:rsidRPr="007A7480">
        <w:rPr>
          <w:bCs/>
          <w:szCs w:val="28"/>
          <w:lang w:val="en-US" w:eastAsia="zh-CN"/>
        </w:rPr>
        <w:t xml:space="preserve"> granularity, and the related solutions do not have device impact, therefore, we do not see the gap mentioned in the Editor’s note 4.</w:t>
      </w:r>
    </w:p>
    <w:p w14:paraId="07A7DE08" w14:textId="7DFDF9D5" w:rsidR="007A7480" w:rsidRPr="007A7480" w:rsidRDefault="007A7480" w:rsidP="007A7480">
      <w:pPr>
        <w:overflowPunct w:val="0"/>
        <w:autoSpaceDE w:val="0"/>
        <w:autoSpaceDN w:val="0"/>
        <w:spacing w:before="100" w:beforeAutospacing="1" w:after="0"/>
        <w:jc w:val="both"/>
        <w:rPr>
          <w:b/>
          <w:szCs w:val="28"/>
          <w:lang w:eastAsia="zh-CN"/>
        </w:rPr>
      </w:pPr>
      <w:r w:rsidRPr="007A7480">
        <w:rPr>
          <w:rFonts w:hint="eastAsia"/>
          <w:b/>
          <w:szCs w:val="28"/>
          <w:lang w:eastAsia="zh-CN"/>
        </w:rPr>
        <w:t>P</w:t>
      </w:r>
      <w:r w:rsidRPr="007A7480">
        <w:rPr>
          <w:b/>
          <w:szCs w:val="28"/>
          <w:lang w:eastAsia="zh-CN"/>
        </w:rPr>
        <w:t xml:space="preserve">roposal </w:t>
      </w:r>
      <w:r w:rsidR="00732D9F">
        <w:rPr>
          <w:b/>
          <w:szCs w:val="28"/>
          <w:lang w:eastAsia="zh-CN"/>
        </w:rPr>
        <w:t>7</w:t>
      </w:r>
      <w:r w:rsidRPr="007A7480">
        <w:rPr>
          <w:b/>
          <w:szCs w:val="28"/>
          <w:lang w:eastAsia="zh-CN"/>
        </w:rPr>
        <w:t xml:space="preserve">: “Use more than one </w:t>
      </w:r>
      <w:proofErr w:type="gramStart"/>
      <w:r w:rsidRPr="007A7480">
        <w:rPr>
          <w:b/>
          <w:szCs w:val="28"/>
          <w:lang w:eastAsia="zh-CN"/>
        </w:rPr>
        <w:t>“readers”</w:t>
      </w:r>
      <w:proofErr w:type="gramEnd"/>
      <w:r w:rsidRPr="007A7480">
        <w:rPr>
          <w:b/>
          <w:szCs w:val="28"/>
          <w:lang w:eastAsia="zh-CN"/>
        </w:rPr>
        <w:t xml:space="preserve"> within one A-IoT RAN for location purposes”, and “Introduce finer granularity for locating an Ambient device besides the reader ID granularity” are n</w:t>
      </w:r>
      <w:r w:rsidRPr="007A7480">
        <w:rPr>
          <w:rFonts w:hint="eastAsia"/>
          <w:b/>
          <w:szCs w:val="28"/>
          <w:lang w:eastAsia="zh-CN"/>
        </w:rPr>
        <w:t>ot</w:t>
      </w:r>
      <w:r w:rsidRPr="007A7480">
        <w:rPr>
          <w:b/>
          <w:szCs w:val="28"/>
          <w:lang w:eastAsia="zh-CN"/>
        </w:rPr>
        <w:t xml:space="preserve"> </w:t>
      </w:r>
      <w:r w:rsidRPr="007A7480">
        <w:rPr>
          <w:rFonts w:hint="eastAsia"/>
          <w:b/>
          <w:szCs w:val="28"/>
          <w:lang w:eastAsia="zh-CN"/>
        </w:rPr>
        <w:t>considered</w:t>
      </w:r>
      <w:r w:rsidRPr="007A7480">
        <w:rPr>
          <w:b/>
          <w:szCs w:val="28"/>
          <w:lang w:eastAsia="zh-CN"/>
        </w:rPr>
        <w:t xml:space="preserve"> </w:t>
      </w:r>
      <w:r w:rsidRPr="007A7480">
        <w:rPr>
          <w:rFonts w:hint="eastAsia"/>
          <w:b/>
          <w:szCs w:val="28"/>
          <w:lang w:eastAsia="zh-CN"/>
        </w:rPr>
        <w:t>in</w:t>
      </w:r>
      <w:r w:rsidRPr="007A7480">
        <w:rPr>
          <w:b/>
          <w:szCs w:val="28"/>
          <w:lang w:eastAsia="zh-CN"/>
        </w:rPr>
        <w:t xml:space="preserve"> this release. </w:t>
      </w:r>
    </w:p>
    <w:p w14:paraId="4DFD7CA6" w14:textId="13665904" w:rsidR="007A7480" w:rsidRPr="007A7480" w:rsidRDefault="007A7480" w:rsidP="007A7480">
      <w:pPr>
        <w:overflowPunct w:val="0"/>
        <w:autoSpaceDE w:val="0"/>
        <w:autoSpaceDN w:val="0"/>
        <w:spacing w:before="100" w:beforeAutospacing="1" w:after="0"/>
        <w:jc w:val="both"/>
        <w:rPr>
          <w:b/>
          <w:szCs w:val="28"/>
          <w:lang w:eastAsia="zh-CN"/>
        </w:rPr>
      </w:pPr>
      <w:r w:rsidRPr="007A7480">
        <w:rPr>
          <w:rFonts w:hint="eastAsia"/>
          <w:b/>
          <w:szCs w:val="28"/>
          <w:lang w:eastAsia="zh-CN"/>
        </w:rPr>
        <w:t>P</w:t>
      </w:r>
      <w:r w:rsidRPr="007A7480">
        <w:rPr>
          <w:b/>
          <w:szCs w:val="28"/>
          <w:lang w:eastAsia="zh-CN"/>
        </w:rPr>
        <w:t xml:space="preserve">roposal </w:t>
      </w:r>
      <w:r w:rsidR="00732D9F">
        <w:rPr>
          <w:b/>
          <w:szCs w:val="28"/>
          <w:lang w:eastAsia="zh-CN"/>
        </w:rPr>
        <w:t>8</w:t>
      </w:r>
      <w:r w:rsidRPr="007A7480">
        <w:rPr>
          <w:b/>
          <w:szCs w:val="28"/>
          <w:lang w:eastAsia="zh-CN"/>
        </w:rPr>
        <w:t xml:space="preserve">: reader granularity of the </w:t>
      </w:r>
      <w:proofErr w:type="spellStart"/>
      <w:r w:rsidRPr="007A7480">
        <w:rPr>
          <w:b/>
          <w:szCs w:val="28"/>
          <w:lang w:eastAsia="zh-CN"/>
        </w:rPr>
        <w:t>AIoT</w:t>
      </w:r>
      <w:proofErr w:type="spellEnd"/>
      <w:r w:rsidRPr="007A7480">
        <w:rPr>
          <w:b/>
          <w:szCs w:val="28"/>
          <w:lang w:eastAsia="zh-CN"/>
        </w:rPr>
        <w:t xml:space="preserve"> device location is clearly sufficient based on the SID.</w:t>
      </w:r>
    </w:p>
    <w:p w14:paraId="10A3B86F" w14:textId="5871B303" w:rsidR="007A7480" w:rsidRPr="007A7480" w:rsidRDefault="007A7480" w:rsidP="007A7480">
      <w:pPr>
        <w:overflowPunct w:val="0"/>
        <w:autoSpaceDE w:val="0"/>
        <w:autoSpaceDN w:val="0"/>
        <w:spacing w:before="100" w:beforeAutospacing="1" w:after="0"/>
        <w:jc w:val="both"/>
        <w:rPr>
          <w:bCs/>
          <w:szCs w:val="28"/>
          <w:lang w:eastAsia="zh-CN"/>
        </w:rPr>
      </w:pPr>
      <w:r w:rsidRPr="007A7480">
        <w:rPr>
          <w:rFonts w:hint="eastAsia"/>
          <w:b/>
          <w:szCs w:val="28"/>
          <w:lang w:eastAsia="zh-CN"/>
        </w:rPr>
        <w:t>P</w:t>
      </w:r>
      <w:r w:rsidRPr="007A7480">
        <w:rPr>
          <w:b/>
          <w:szCs w:val="28"/>
          <w:lang w:eastAsia="zh-CN"/>
        </w:rPr>
        <w:t xml:space="preserve">roposal </w:t>
      </w:r>
      <w:r w:rsidR="00732D9F">
        <w:rPr>
          <w:b/>
          <w:szCs w:val="28"/>
          <w:lang w:eastAsia="zh-CN"/>
        </w:rPr>
        <w:t>9</w:t>
      </w:r>
      <w:r w:rsidRPr="007A7480">
        <w:rPr>
          <w:b/>
          <w:szCs w:val="28"/>
          <w:lang w:eastAsia="zh-CN"/>
        </w:rPr>
        <w:t>: Remove the Editor’s Notes 1~4.</w:t>
      </w:r>
      <w:r w:rsidRPr="007A7480">
        <w:rPr>
          <w:bCs/>
          <w:szCs w:val="28"/>
          <w:lang w:eastAsia="zh-CN"/>
        </w:rPr>
        <w:t xml:space="preserve"> </w:t>
      </w:r>
    </w:p>
    <w:p w14:paraId="0240E1FD" w14:textId="5965AA29" w:rsidR="005C0A63" w:rsidRDefault="005C0A63" w:rsidP="005C0A63">
      <w:pPr>
        <w:pStyle w:val="Heading1"/>
      </w:pPr>
      <w:r>
        <w:t>3</w:t>
      </w:r>
      <w:r>
        <w:tab/>
        <w:t>Conclusion</w:t>
      </w:r>
    </w:p>
    <w:p w14:paraId="23F645C3" w14:textId="77777777" w:rsidR="006B35EB" w:rsidRPr="006B35EB" w:rsidRDefault="006B35EB" w:rsidP="006B35EB">
      <w:pPr>
        <w:pStyle w:val="ListParagraph"/>
        <w:numPr>
          <w:ilvl w:val="0"/>
          <w:numId w:val="17"/>
        </w:numPr>
        <w:ind w:firstLineChars="0"/>
      </w:pPr>
      <w:r w:rsidRPr="006B35EB">
        <w:t xml:space="preserve">In this contribution, we further discussed the </w:t>
      </w:r>
      <w:proofErr w:type="spellStart"/>
      <w:r w:rsidRPr="006B35EB">
        <w:t>signaling</w:t>
      </w:r>
      <w:proofErr w:type="spellEnd"/>
      <w:r w:rsidRPr="006B35EB">
        <w:t xml:space="preserve"> and procedures for Topology 2, and got the following proposals:</w:t>
      </w:r>
    </w:p>
    <w:p w14:paraId="65D78555" w14:textId="77777777"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lang w:eastAsia="zh-CN"/>
        </w:rPr>
      </w:pPr>
      <w:r w:rsidRPr="00734A94">
        <w:rPr>
          <w:b/>
          <w:lang w:eastAsia="zh-CN"/>
        </w:rPr>
        <w:t>Proposal 1: In topology 1, the A-IoT CN can get the A-IoT RAN’s location (may with per TRP information) based on e.g., OAM configuration.</w:t>
      </w:r>
    </w:p>
    <w:p w14:paraId="659D5843" w14:textId="77777777"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lang w:eastAsia="zh-CN"/>
        </w:rPr>
      </w:pPr>
      <w:r w:rsidRPr="00734A94">
        <w:rPr>
          <w:b/>
          <w:lang w:eastAsia="zh-CN"/>
        </w:rPr>
        <w:t>Proposal 2: In topology 2, the A-IoT CN is able to get the A-IoT-enabled UE’s location by existing mechanisms.</w:t>
      </w:r>
    </w:p>
    <w:p w14:paraId="04EBA2C1" w14:textId="6608C37A"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rFonts w:eastAsia="宋体"/>
          <w:b/>
          <w:lang w:eastAsia="zh-CN"/>
        </w:rPr>
      </w:pPr>
      <w:r w:rsidRPr="00734A94">
        <w:rPr>
          <w:rFonts w:eastAsia="宋体"/>
          <w:b/>
          <w:lang w:eastAsia="zh-CN"/>
        </w:rPr>
        <w:t xml:space="preserve">Proposal </w:t>
      </w:r>
      <w:r w:rsidR="00732D9F">
        <w:rPr>
          <w:rFonts w:eastAsia="宋体"/>
          <w:b/>
          <w:lang w:eastAsia="zh-CN"/>
        </w:rPr>
        <w:t>3</w:t>
      </w:r>
      <w:r w:rsidRPr="00734A94">
        <w:rPr>
          <w:rFonts w:eastAsia="宋体"/>
          <w:b/>
          <w:lang w:eastAsia="zh-CN"/>
        </w:rPr>
        <w:t xml:space="preserve">: In topology 1, the A-IoT RAN informs the A-IoT RAN </w:t>
      </w:r>
      <w:r w:rsidRPr="00734A94">
        <w:rPr>
          <w:rFonts w:eastAsia="宋体" w:hint="eastAsia"/>
          <w:b/>
          <w:lang w:eastAsia="zh-CN"/>
        </w:rPr>
        <w:t>node</w:t>
      </w:r>
      <w:r w:rsidRPr="00734A94">
        <w:rPr>
          <w:rFonts w:eastAsia="宋体"/>
          <w:b/>
          <w:lang w:eastAsia="zh-CN"/>
        </w:rPr>
        <w:t xml:space="preserve"> ID to the A-IoT CN during the setup of XX interface.</w:t>
      </w:r>
    </w:p>
    <w:p w14:paraId="47C658A6" w14:textId="77777777" w:rsidR="004F5082" w:rsidRPr="004F5082" w:rsidRDefault="004F5082" w:rsidP="004F5082">
      <w:pPr>
        <w:pStyle w:val="ListParagraph"/>
        <w:numPr>
          <w:ilvl w:val="0"/>
          <w:numId w:val="17"/>
        </w:numPr>
        <w:overflowPunct w:val="0"/>
        <w:autoSpaceDE w:val="0"/>
        <w:autoSpaceDN w:val="0"/>
        <w:spacing w:before="100" w:beforeAutospacing="1" w:after="0"/>
        <w:ind w:firstLineChars="0"/>
        <w:jc w:val="both"/>
        <w:rPr>
          <w:rFonts w:eastAsia="宋体"/>
          <w:b/>
          <w:lang w:eastAsia="zh-CN"/>
        </w:rPr>
      </w:pPr>
      <w:r w:rsidRPr="004F5082">
        <w:rPr>
          <w:b/>
          <w:lang w:eastAsia="zh-CN"/>
        </w:rPr>
        <w:t xml:space="preserve">Proposal 4: </w:t>
      </w:r>
      <w:r w:rsidRPr="004F5082">
        <w:rPr>
          <w:rFonts w:eastAsia="宋体"/>
          <w:b/>
          <w:lang w:eastAsia="zh-CN"/>
        </w:rPr>
        <w:t>In topology 1, the A-IoT RAN may include Reader/TRP ID</w:t>
      </w:r>
      <w:r w:rsidRPr="004F5082" w:rsidDel="0022020B">
        <w:rPr>
          <w:rFonts w:eastAsia="宋体"/>
          <w:b/>
          <w:lang w:eastAsia="zh-CN"/>
        </w:rPr>
        <w:t xml:space="preserve"> </w:t>
      </w:r>
      <w:r w:rsidRPr="004F5082">
        <w:rPr>
          <w:b/>
          <w:lang w:eastAsia="zh-CN"/>
        </w:rPr>
        <w:t>within the Inventory Report message towards the A-IoT CN.</w:t>
      </w:r>
    </w:p>
    <w:p w14:paraId="64D7FAF3" w14:textId="2A513D03"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lang w:eastAsia="zh-CN"/>
        </w:rPr>
      </w:pPr>
      <w:r w:rsidRPr="00734A94">
        <w:rPr>
          <w:b/>
          <w:lang w:eastAsia="zh-CN"/>
        </w:rPr>
        <w:t xml:space="preserve">Proposal </w:t>
      </w:r>
      <w:r w:rsidR="00732D9F">
        <w:rPr>
          <w:b/>
          <w:lang w:eastAsia="zh-CN"/>
        </w:rPr>
        <w:t>5</w:t>
      </w:r>
      <w:r w:rsidRPr="00734A94">
        <w:rPr>
          <w:b/>
          <w:lang w:eastAsia="zh-CN"/>
        </w:rPr>
        <w:t xml:space="preserve">: In topology 2 RRC based solution, the A-IoT-enabled </w:t>
      </w:r>
      <w:proofErr w:type="spellStart"/>
      <w:r w:rsidRPr="00734A94">
        <w:rPr>
          <w:b/>
          <w:lang w:eastAsia="zh-CN"/>
        </w:rPr>
        <w:t>gNB</w:t>
      </w:r>
      <w:proofErr w:type="spellEnd"/>
      <w:r w:rsidRPr="00734A94">
        <w:rPr>
          <w:b/>
          <w:lang w:eastAsia="zh-CN"/>
        </w:rPr>
        <w:t xml:space="preserve"> includes the </w:t>
      </w:r>
      <w:r w:rsidRPr="00734A94">
        <w:rPr>
          <w:rFonts w:hint="eastAsia"/>
          <w:b/>
          <w:lang w:eastAsia="zh-CN"/>
        </w:rPr>
        <w:t>Ambient</w:t>
      </w:r>
      <w:r w:rsidRPr="00734A94">
        <w:rPr>
          <w:b/>
          <w:lang w:eastAsia="zh-CN"/>
        </w:rPr>
        <w:t xml:space="preserve"> </w:t>
      </w:r>
      <w:r w:rsidRPr="00734A94">
        <w:rPr>
          <w:rFonts w:hint="eastAsia"/>
          <w:b/>
          <w:lang w:eastAsia="zh-CN"/>
        </w:rPr>
        <w:t>IoT</w:t>
      </w:r>
      <w:r w:rsidRPr="00734A94">
        <w:rPr>
          <w:b/>
          <w:lang w:eastAsia="zh-CN"/>
        </w:rPr>
        <w:t xml:space="preserve"> </w:t>
      </w:r>
      <w:r w:rsidRPr="00734A94">
        <w:rPr>
          <w:rFonts w:hint="eastAsia"/>
          <w:b/>
          <w:lang w:eastAsia="zh-CN"/>
        </w:rPr>
        <w:t>device</w:t>
      </w:r>
      <w:r w:rsidRPr="00734A94">
        <w:rPr>
          <w:b/>
          <w:lang w:eastAsia="zh-CN"/>
        </w:rPr>
        <w:t xml:space="preserve"> location information (UE ID of the A-IoT-enabled UE) within the Inventory Report message. </w:t>
      </w:r>
    </w:p>
    <w:p w14:paraId="4CC31A9D" w14:textId="099E5BDC"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lang w:eastAsia="zh-CN"/>
        </w:rPr>
      </w:pPr>
      <w:r w:rsidRPr="00734A94">
        <w:rPr>
          <w:b/>
          <w:lang w:eastAsia="zh-CN"/>
        </w:rPr>
        <w:t xml:space="preserve">Proposal </w:t>
      </w:r>
      <w:r w:rsidR="00732D9F">
        <w:rPr>
          <w:b/>
          <w:lang w:eastAsia="zh-CN"/>
        </w:rPr>
        <w:t>6</w:t>
      </w:r>
      <w:r w:rsidRPr="00734A94">
        <w:rPr>
          <w:b/>
          <w:lang w:eastAsia="zh-CN"/>
        </w:rPr>
        <w:t>: In topology 2 NAS/UP based solutions, the A-IoT CN knows which A-IoT-enabled UE the device comes from by default.</w:t>
      </w:r>
    </w:p>
    <w:p w14:paraId="584F5AB4" w14:textId="1B29E8CB"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szCs w:val="28"/>
          <w:lang w:eastAsia="zh-CN"/>
        </w:rPr>
      </w:pPr>
      <w:r w:rsidRPr="00734A94">
        <w:rPr>
          <w:rFonts w:hint="eastAsia"/>
          <w:b/>
          <w:szCs w:val="28"/>
          <w:lang w:eastAsia="zh-CN"/>
        </w:rPr>
        <w:t>P</w:t>
      </w:r>
      <w:r w:rsidRPr="00734A94">
        <w:rPr>
          <w:b/>
          <w:szCs w:val="28"/>
          <w:lang w:eastAsia="zh-CN"/>
        </w:rPr>
        <w:t xml:space="preserve">roposal </w:t>
      </w:r>
      <w:r w:rsidR="00732D9F">
        <w:rPr>
          <w:b/>
          <w:szCs w:val="28"/>
          <w:lang w:eastAsia="zh-CN"/>
        </w:rPr>
        <w:t>7</w:t>
      </w:r>
      <w:r w:rsidRPr="00734A94">
        <w:rPr>
          <w:b/>
          <w:szCs w:val="28"/>
          <w:lang w:eastAsia="zh-CN"/>
        </w:rPr>
        <w:t xml:space="preserve">: “Use more than one </w:t>
      </w:r>
      <w:proofErr w:type="gramStart"/>
      <w:r w:rsidRPr="00734A94">
        <w:rPr>
          <w:b/>
          <w:szCs w:val="28"/>
          <w:lang w:eastAsia="zh-CN"/>
        </w:rPr>
        <w:t>“readers”</w:t>
      </w:r>
      <w:proofErr w:type="gramEnd"/>
      <w:r w:rsidRPr="00734A94">
        <w:rPr>
          <w:b/>
          <w:szCs w:val="28"/>
          <w:lang w:eastAsia="zh-CN"/>
        </w:rPr>
        <w:t xml:space="preserve"> within one A-IoT RAN for location purposes”, and “Introduce finer granularity for locating an Ambient device besides the reader ID granularity” are n</w:t>
      </w:r>
      <w:r w:rsidRPr="00734A94">
        <w:rPr>
          <w:rFonts w:hint="eastAsia"/>
          <w:b/>
          <w:szCs w:val="28"/>
          <w:lang w:eastAsia="zh-CN"/>
        </w:rPr>
        <w:t>ot</w:t>
      </w:r>
      <w:r w:rsidRPr="00734A94">
        <w:rPr>
          <w:b/>
          <w:szCs w:val="28"/>
          <w:lang w:eastAsia="zh-CN"/>
        </w:rPr>
        <w:t xml:space="preserve"> </w:t>
      </w:r>
      <w:r w:rsidRPr="00734A94">
        <w:rPr>
          <w:rFonts w:hint="eastAsia"/>
          <w:b/>
          <w:szCs w:val="28"/>
          <w:lang w:eastAsia="zh-CN"/>
        </w:rPr>
        <w:t>considered</w:t>
      </w:r>
      <w:r w:rsidRPr="00734A94">
        <w:rPr>
          <w:b/>
          <w:szCs w:val="28"/>
          <w:lang w:eastAsia="zh-CN"/>
        </w:rPr>
        <w:t xml:space="preserve"> </w:t>
      </w:r>
      <w:r w:rsidRPr="00734A94">
        <w:rPr>
          <w:rFonts w:hint="eastAsia"/>
          <w:b/>
          <w:szCs w:val="28"/>
          <w:lang w:eastAsia="zh-CN"/>
        </w:rPr>
        <w:t>in</w:t>
      </w:r>
      <w:r w:rsidRPr="00734A94">
        <w:rPr>
          <w:b/>
          <w:szCs w:val="28"/>
          <w:lang w:eastAsia="zh-CN"/>
        </w:rPr>
        <w:t xml:space="preserve"> this release. </w:t>
      </w:r>
    </w:p>
    <w:p w14:paraId="77578E71" w14:textId="31D472B0"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
          <w:szCs w:val="28"/>
          <w:lang w:eastAsia="zh-CN"/>
        </w:rPr>
      </w:pPr>
      <w:r w:rsidRPr="00734A94">
        <w:rPr>
          <w:rFonts w:hint="eastAsia"/>
          <w:b/>
          <w:szCs w:val="28"/>
          <w:lang w:eastAsia="zh-CN"/>
        </w:rPr>
        <w:t>P</w:t>
      </w:r>
      <w:r w:rsidRPr="00734A94">
        <w:rPr>
          <w:b/>
          <w:szCs w:val="28"/>
          <w:lang w:eastAsia="zh-CN"/>
        </w:rPr>
        <w:t xml:space="preserve">roposal </w:t>
      </w:r>
      <w:r w:rsidR="00732D9F">
        <w:rPr>
          <w:b/>
          <w:szCs w:val="28"/>
          <w:lang w:eastAsia="zh-CN"/>
        </w:rPr>
        <w:t>8</w:t>
      </w:r>
      <w:r w:rsidRPr="00734A94">
        <w:rPr>
          <w:b/>
          <w:szCs w:val="28"/>
          <w:lang w:eastAsia="zh-CN"/>
        </w:rPr>
        <w:t xml:space="preserve">: reader granularity of the </w:t>
      </w:r>
      <w:proofErr w:type="spellStart"/>
      <w:r w:rsidRPr="00734A94">
        <w:rPr>
          <w:b/>
          <w:szCs w:val="28"/>
          <w:lang w:eastAsia="zh-CN"/>
        </w:rPr>
        <w:t>AIoT</w:t>
      </w:r>
      <w:proofErr w:type="spellEnd"/>
      <w:r w:rsidRPr="00734A94">
        <w:rPr>
          <w:b/>
          <w:szCs w:val="28"/>
          <w:lang w:eastAsia="zh-CN"/>
        </w:rPr>
        <w:t xml:space="preserve"> device location is clearly sufficient based on the SID.</w:t>
      </w:r>
    </w:p>
    <w:p w14:paraId="75008A32" w14:textId="3E409398" w:rsidR="00734A94" w:rsidRPr="00734A94" w:rsidRDefault="00734A94" w:rsidP="00734A94">
      <w:pPr>
        <w:pStyle w:val="ListParagraph"/>
        <w:numPr>
          <w:ilvl w:val="0"/>
          <w:numId w:val="17"/>
        </w:numPr>
        <w:overflowPunct w:val="0"/>
        <w:autoSpaceDE w:val="0"/>
        <w:autoSpaceDN w:val="0"/>
        <w:spacing w:before="100" w:beforeAutospacing="1" w:after="0"/>
        <w:ind w:firstLineChars="0"/>
        <w:jc w:val="both"/>
        <w:rPr>
          <w:bCs/>
          <w:szCs w:val="28"/>
          <w:lang w:eastAsia="zh-CN"/>
        </w:rPr>
      </w:pPr>
      <w:r w:rsidRPr="00734A94">
        <w:rPr>
          <w:rFonts w:hint="eastAsia"/>
          <w:b/>
          <w:szCs w:val="28"/>
          <w:lang w:eastAsia="zh-CN"/>
        </w:rPr>
        <w:t>P</w:t>
      </w:r>
      <w:r w:rsidRPr="00734A94">
        <w:rPr>
          <w:b/>
          <w:szCs w:val="28"/>
          <w:lang w:eastAsia="zh-CN"/>
        </w:rPr>
        <w:t xml:space="preserve">roposal </w:t>
      </w:r>
      <w:r w:rsidR="00732D9F">
        <w:rPr>
          <w:b/>
          <w:szCs w:val="28"/>
          <w:lang w:eastAsia="zh-CN"/>
        </w:rPr>
        <w:t>9</w:t>
      </w:r>
      <w:r w:rsidRPr="00734A94">
        <w:rPr>
          <w:b/>
          <w:szCs w:val="28"/>
          <w:lang w:eastAsia="zh-CN"/>
        </w:rPr>
        <w:t>: Remove the Editor’s Notes 1~4.</w:t>
      </w:r>
      <w:r w:rsidRPr="00734A94">
        <w:rPr>
          <w:bCs/>
          <w:szCs w:val="28"/>
          <w:lang w:eastAsia="zh-CN"/>
        </w:rPr>
        <w:t xml:space="preserve"> </w:t>
      </w:r>
    </w:p>
    <w:p w14:paraId="04B8057D" w14:textId="77777777" w:rsidR="00943176" w:rsidRPr="00DA69FC" w:rsidRDefault="00943176" w:rsidP="00943176">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6504776F" w14:textId="37A1AF29" w:rsidR="00902C7A" w:rsidRPr="00DD6836" w:rsidRDefault="00653646" w:rsidP="00DD6836">
      <w:pPr>
        <w:pStyle w:val="ListParagraph"/>
        <w:numPr>
          <w:ilvl w:val="0"/>
          <w:numId w:val="17"/>
        </w:numPr>
        <w:ind w:firstLineChars="0"/>
      </w:pPr>
      <w:r>
        <w:t>[1]</w:t>
      </w:r>
      <w:r w:rsidRPr="00DD6836">
        <w:t xml:space="preserve"> </w:t>
      </w:r>
      <w:r w:rsidR="00AB2967" w:rsidRPr="00AB2967">
        <w:t>R3-247036</w:t>
      </w:r>
      <w:r w:rsidR="00425353" w:rsidRPr="00DD6836">
        <w:rPr>
          <w:rFonts w:hint="eastAsia"/>
        </w:rPr>
        <w:t xml:space="preserve"> </w:t>
      </w:r>
      <w:r w:rsidRPr="00DD6836">
        <w:t xml:space="preserve">(BL </w:t>
      </w:r>
      <w:proofErr w:type="spellStart"/>
      <w:r w:rsidRPr="00DD6836">
        <w:t>pCR</w:t>
      </w:r>
      <w:proofErr w:type="spellEnd"/>
      <w:r w:rsidRPr="00DD6836">
        <w:t xml:space="preserve"> to TR 38.769) Study on solutions for Ambient IoT in NR</w:t>
      </w:r>
      <w:r w:rsidR="00326B00" w:rsidRPr="00DD6836">
        <w:t xml:space="preserve">, </w:t>
      </w:r>
      <w:r w:rsidR="00326B00">
        <w:t>Huawei</w:t>
      </w:r>
      <w:r w:rsidR="00326B00">
        <w:rPr>
          <w:rFonts w:hint="eastAsia"/>
        </w:rPr>
        <w:t>,</w:t>
      </w:r>
      <w:r w:rsidR="00326B00">
        <w:t xml:space="preserve"> CMCC</w:t>
      </w:r>
    </w:p>
    <w:p w14:paraId="0C62DB24" w14:textId="032FFDED" w:rsidR="000E3F5D" w:rsidRDefault="000E3F5D" w:rsidP="000E3F5D">
      <w:pPr>
        <w:pStyle w:val="ListParagraph"/>
        <w:numPr>
          <w:ilvl w:val="0"/>
          <w:numId w:val="17"/>
        </w:numPr>
        <w:ind w:firstLineChars="0"/>
      </w:pPr>
      <w:r>
        <w:lastRenderedPageBreak/>
        <w:t>[2] RP-240826 Revised SID: Study on solutions for Ambient IoT (Internet of Things) in NR, CMCC, Huawei, T-Mobile USA</w:t>
      </w:r>
    </w:p>
    <w:p w14:paraId="68B53FF0" w14:textId="7B02229D" w:rsidR="000E3F5D" w:rsidRPr="000E3F5D" w:rsidRDefault="000E3F5D" w:rsidP="000E3F5D">
      <w:pPr>
        <w:pStyle w:val="ListParagraph"/>
        <w:numPr>
          <w:ilvl w:val="0"/>
          <w:numId w:val="17"/>
        </w:numPr>
        <w:ind w:firstLineChars="0"/>
      </w:pPr>
      <w:r>
        <w:t>[3] R3-244705 Summary of Offline Discussion – CB: # AIoT3_Location, CMCC</w:t>
      </w:r>
    </w:p>
    <w:sectPr w:rsidR="000E3F5D" w:rsidRPr="000E3F5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E9558" w14:textId="77777777" w:rsidR="0073442F" w:rsidRDefault="0073442F">
      <w:r>
        <w:separator/>
      </w:r>
    </w:p>
  </w:endnote>
  <w:endnote w:type="continuationSeparator" w:id="0">
    <w:p w14:paraId="42229E9E" w14:textId="77777777" w:rsidR="0073442F" w:rsidRDefault="0073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3E1D" w14:textId="77777777" w:rsidR="0073442F" w:rsidRDefault="0073442F">
      <w:r>
        <w:separator/>
      </w:r>
    </w:p>
  </w:footnote>
  <w:footnote w:type="continuationSeparator" w:id="0">
    <w:p w14:paraId="6E147410" w14:textId="77777777" w:rsidR="0073442F" w:rsidRDefault="0073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65467"/>
    <w:multiLevelType w:val="hybridMultilevel"/>
    <w:tmpl w:val="7542EAFC"/>
    <w:lvl w:ilvl="0" w:tplc="739212B2">
      <w:start w:val="1"/>
      <w:numFmt w:val="bullet"/>
      <w:lvlText w:val="•"/>
      <w:lvlJc w:val="left"/>
      <w:pPr>
        <w:tabs>
          <w:tab w:val="num" w:pos="720"/>
        </w:tabs>
        <w:ind w:left="720" w:hanging="360"/>
      </w:pPr>
      <w:rPr>
        <w:rFonts w:ascii="Arial" w:hAnsi="Arial" w:hint="default"/>
      </w:rPr>
    </w:lvl>
    <w:lvl w:ilvl="1" w:tplc="820CA510" w:tentative="1">
      <w:start w:val="1"/>
      <w:numFmt w:val="bullet"/>
      <w:lvlText w:val="•"/>
      <w:lvlJc w:val="left"/>
      <w:pPr>
        <w:tabs>
          <w:tab w:val="num" w:pos="1440"/>
        </w:tabs>
        <w:ind w:left="1440" w:hanging="360"/>
      </w:pPr>
      <w:rPr>
        <w:rFonts w:ascii="Arial" w:hAnsi="Arial" w:hint="default"/>
      </w:rPr>
    </w:lvl>
    <w:lvl w:ilvl="2" w:tplc="EE9A4B34" w:tentative="1">
      <w:start w:val="1"/>
      <w:numFmt w:val="bullet"/>
      <w:lvlText w:val="•"/>
      <w:lvlJc w:val="left"/>
      <w:pPr>
        <w:tabs>
          <w:tab w:val="num" w:pos="2160"/>
        </w:tabs>
        <w:ind w:left="2160" w:hanging="360"/>
      </w:pPr>
      <w:rPr>
        <w:rFonts w:ascii="Arial" w:hAnsi="Arial" w:hint="default"/>
      </w:rPr>
    </w:lvl>
    <w:lvl w:ilvl="3" w:tplc="8DA0B132" w:tentative="1">
      <w:start w:val="1"/>
      <w:numFmt w:val="bullet"/>
      <w:lvlText w:val="•"/>
      <w:lvlJc w:val="left"/>
      <w:pPr>
        <w:tabs>
          <w:tab w:val="num" w:pos="2880"/>
        </w:tabs>
        <w:ind w:left="2880" w:hanging="360"/>
      </w:pPr>
      <w:rPr>
        <w:rFonts w:ascii="Arial" w:hAnsi="Arial" w:hint="default"/>
      </w:rPr>
    </w:lvl>
    <w:lvl w:ilvl="4" w:tplc="3CFAC79C" w:tentative="1">
      <w:start w:val="1"/>
      <w:numFmt w:val="bullet"/>
      <w:lvlText w:val="•"/>
      <w:lvlJc w:val="left"/>
      <w:pPr>
        <w:tabs>
          <w:tab w:val="num" w:pos="3600"/>
        </w:tabs>
        <w:ind w:left="3600" w:hanging="360"/>
      </w:pPr>
      <w:rPr>
        <w:rFonts w:ascii="Arial" w:hAnsi="Arial" w:hint="default"/>
      </w:rPr>
    </w:lvl>
    <w:lvl w:ilvl="5" w:tplc="1FF425B0" w:tentative="1">
      <w:start w:val="1"/>
      <w:numFmt w:val="bullet"/>
      <w:lvlText w:val="•"/>
      <w:lvlJc w:val="left"/>
      <w:pPr>
        <w:tabs>
          <w:tab w:val="num" w:pos="4320"/>
        </w:tabs>
        <w:ind w:left="4320" w:hanging="360"/>
      </w:pPr>
      <w:rPr>
        <w:rFonts w:ascii="Arial" w:hAnsi="Arial" w:hint="default"/>
      </w:rPr>
    </w:lvl>
    <w:lvl w:ilvl="6" w:tplc="1D18732A" w:tentative="1">
      <w:start w:val="1"/>
      <w:numFmt w:val="bullet"/>
      <w:lvlText w:val="•"/>
      <w:lvlJc w:val="left"/>
      <w:pPr>
        <w:tabs>
          <w:tab w:val="num" w:pos="5040"/>
        </w:tabs>
        <w:ind w:left="5040" w:hanging="360"/>
      </w:pPr>
      <w:rPr>
        <w:rFonts w:ascii="Arial" w:hAnsi="Arial" w:hint="default"/>
      </w:rPr>
    </w:lvl>
    <w:lvl w:ilvl="7" w:tplc="82E2A950" w:tentative="1">
      <w:start w:val="1"/>
      <w:numFmt w:val="bullet"/>
      <w:lvlText w:val="•"/>
      <w:lvlJc w:val="left"/>
      <w:pPr>
        <w:tabs>
          <w:tab w:val="num" w:pos="5760"/>
        </w:tabs>
        <w:ind w:left="5760" w:hanging="360"/>
      </w:pPr>
      <w:rPr>
        <w:rFonts w:ascii="Arial" w:hAnsi="Arial" w:hint="default"/>
      </w:rPr>
    </w:lvl>
    <w:lvl w:ilvl="8" w:tplc="EF0673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0121EA"/>
    <w:multiLevelType w:val="hybridMultilevel"/>
    <w:tmpl w:val="935CC218"/>
    <w:lvl w:ilvl="0" w:tplc="5942924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BE765C"/>
    <w:multiLevelType w:val="hybridMultilevel"/>
    <w:tmpl w:val="AF4A3516"/>
    <w:lvl w:ilvl="0" w:tplc="9B0EFA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16A68C6"/>
    <w:multiLevelType w:val="hybridMultilevel"/>
    <w:tmpl w:val="DCD46E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03086"/>
    <w:multiLevelType w:val="hybridMultilevel"/>
    <w:tmpl w:val="885E2186"/>
    <w:lvl w:ilvl="0" w:tplc="8E14112C">
      <w:start w:val="1"/>
      <w:numFmt w:val="bullet"/>
      <w:lvlText w:val="è"/>
      <w:lvlJc w:val="left"/>
      <w:pPr>
        <w:tabs>
          <w:tab w:val="num" w:pos="720"/>
        </w:tabs>
        <w:ind w:left="720" w:hanging="360"/>
      </w:pPr>
      <w:rPr>
        <w:rFonts w:ascii="Wingdings" w:hAnsi="Wingdings" w:hint="default"/>
      </w:rPr>
    </w:lvl>
    <w:lvl w:ilvl="1" w:tplc="4A9CD35A" w:tentative="1">
      <w:start w:val="1"/>
      <w:numFmt w:val="bullet"/>
      <w:lvlText w:val="è"/>
      <w:lvlJc w:val="left"/>
      <w:pPr>
        <w:tabs>
          <w:tab w:val="num" w:pos="1440"/>
        </w:tabs>
        <w:ind w:left="1440" w:hanging="360"/>
      </w:pPr>
      <w:rPr>
        <w:rFonts w:ascii="Wingdings" w:hAnsi="Wingdings" w:hint="default"/>
      </w:rPr>
    </w:lvl>
    <w:lvl w:ilvl="2" w:tplc="A04AA3A2" w:tentative="1">
      <w:start w:val="1"/>
      <w:numFmt w:val="bullet"/>
      <w:lvlText w:val="è"/>
      <w:lvlJc w:val="left"/>
      <w:pPr>
        <w:tabs>
          <w:tab w:val="num" w:pos="2160"/>
        </w:tabs>
        <w:ind w:left="2160" w:hanging="360"/>
      </w:pPr>
      <w:rPr>
        <w:rFonts w:ascii="Wingdings" w:hAnsi="Wingdings" w:hint="default"/>
      </w:rPr>
    </w:lvl>
    <w:lvl w:ilvl="3" w:tplc="EBC6BF36" w:tentative="1">
      <w:start w:val="1"/>
      <w:numFmt w:val="bullet"/>
      <w:lvlText w:val="è"/>
      <w:lvlJc w:val="left"/>
      <w:pPr>
        <w:tabs>
          <w:tab w:val="num" w:pos="2880"/>
        </w:tabs>
        <w:ind w:left="2880" w:hanging="360"/>
      </w:pPr>
      <w:rPr>
        <w:rFonts w:ascii="Wingdings" w:hAnsi="Wingdings" w:hint="default"/>
      </w:rPr>
    </w:lvl>
    <w:lvl w:ilvl="4" w:tplc="1384F58A" w:tentative="1">
      <w:start w:val="1"/>
      <w:numFmt w:val="bullet"/>
      <w:lvlText w:val="è"/>
      <w:lvlJc w:val="left"/>
      <w:pPr>
        <w:tabs>
          <w:tab w:val="num" w:pos="3600"/>
        </w:tabs>
        <w:ind w:left="3600" w:hanging="360"/>
      </w:pPr>
      <w:rPr>
        <w:rFonts w:ascii="Wingdings" w:hAnsi="Wingdings" w:hint="default"/>
      </w:rPr>
    </w:lvl>
    <w:lvl w:ilvl="5" w:tplc="6FB85734" w:tentative="1">
      <w:start w:val="1"/>
      <w:numFmt w:val="bullet"/>
      <w:lvlText w:val="è"/>
      <w:lvlJc w:val="left"/>
      <w:pPr>
        <w:tabs>
          <w:tab w:val="num" w:pos="4320"/>
        </w:tabs>
        <w:ind w:left="4320" w:hanging="360"/>
      </w:pPr>
      <w:rPr>
        <w:rFonts w:ascii="Wingdings" w:hAnsi="Wingdings" w:hint="default"/>
      </w:rPr>
    </w:lvl>
    <w:lvl w:ilvl="6" w:tplc="C5307FAE" w:tentative="1">
      <w:start w:val="1"/>
      <w:numFmt w:val="bullet"/>
      <w:lvlText w:val="è"/>
      <w:lvlJc w:val="left"/>
      <w:pPr>
        <w:tabs>
          <w:tab w:val="num" w:pos="5040"/>
        </w:tabs>
        <w:ind w:left="5040" w:hanging="360"/>
      </w:pPr>
      <w:rPr>
        <w:rFonts w:ascii="Wingdings" w:hAnsi="Wingdings" w:hint="default"/>
      </w:rPr>
    </w:lvl>
    <w:lvl w:ilvl="7" w:tplc="A7B8E7BC" w:tentative="1">
      <w:start w:val="1"/>
      <w:numFmt w:val="bullet"/>
      <w:lvlText w:val="è"/>
      <w:lvlJc w:val="left"/>
      <w:pPr>
        <w:tabs>
          <w:tab w:val="num" w:pos="5760"/>
        </w:tabs>
        <w:ind w:left="5760" w:hanging="360"/>
      </w:pPr>
      <w:rPr>
        <w:rFonts w:ascii="Wingdings" w:hAnsi="Wingdings" w:hint="default"/>
      </w:rPr>
    </w:lvl>
    <w:lvl w:ilvl="8" w:tplc="CD1AE24A" w:tentative="1">
      <w:start w:val="1"/>
      <w:numFmt w:val="bullet"/>
      <w:lvlText w:val="è"/>
      <w:lvlJc w:val="left"/>
      <w:pPr>
        <w:tabs>
          <w:tab w:val="num" w:pos="6480"/>
        </w:tabs>
        <w:ind w:left="6480" w:hanging="360"/>
      </w:pPr>
      <w:rPr>
        <w:rFonts w:ascii="Wingdings" w:hAnsi="Wingdings" w:hint="default"/>
      </w:rPr>
    </w:lvl>
  </w:abstractNum>
  <w:abstractNum w:abstractNumId="21"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FCA3037"/>
    <w:multiLevelType w:val="hybridMultilevel"/>
    <w:tmpl w:val="D996D790"/>
    <w:lvl w:ilvl="0" w:tplc="305241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17"/>
  </w:num>
  <w:num w:numId="14">
    <w:abstractNumId w:val="15"/>
  </w:num>
  <w:num w:numId="15">
    <w:abstractNumId w:val="13"/>
  </w:num>
  <w:num w:numId="16">
    <w:abstractNumId w:val="13"/>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0"/>
  </w:num>
  <w:num w:numId="20">
    <w:abstractNumId w:val="12"/>
  </w:num>
  <w:num w:numId="21">
    <w:abstractNumId w:val="21"/>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9"/>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34D8"/>
    <w:rsid w:val="00005880"/>
    <w:rsid w:val="00005CA4"/>
    <w:rsid w:val="0001123C"/>
    <w:rsid w:val="00013E57"/>
    <w:rsid w:val="00014226"/>
    <w:rsid w:val="00015E29"/>
    <w:rsid w:val="00020D4D"/>
    <w:rsid w:val="00022E4A"/>
    <w:rsid w:val="00024C18"/>
    <w:rsid w:val="000270DD"/>
    <w:rsid w:val="0003020A"/>
    <w:rsid w:val="00030642"/>
    <w:rsid w:val="000337FA"/>
    <w:rsid w:val="000354FA"/>
    <w:rsid w:val="00036EF5"/>
    <w:rsid w:val="00037425"/>
    <w:rsid w:val="0004508D"/>
    <w:rsid w:val="000472E8"/>
    <w:rsid w:val="000516AD"/>
    <w:rsid w:val="00051FFB"/>
    <w:rsid w:val="00052CDC"/>
    <w:rsid w:val="00060917"/>
    <w:rsid w:val="00061D0F"/>
    <w:rsid w:val="00063079"/>
    <w:rsid w:val="00063FAC"/>
    <w:rsid w:val="00067129"/>
    <w:rsid w:val="00067CD6"/>
    <w:rsid w:val="00067DCD"/>
    <w:rsid w:val="00071CB4"/>
    <w:rsid w:val="000752CE"/>
    <w:rsid w:val="00077042"/>
    <w:rsid w:val="000809BE"/>
    <w:rsid w:val="00080B9C"/>
    <w:rsid w:val="00081314"/>
    <w:rsid w:val="00081965"/>
    <w:rsid w:val="000872AE"/>
    <w:rsid w:val="00087515"/>
    <w:rsid w:val="00087B9E"/>
    <w:rsid w:val="00091834"/>
    <w:rsid w:val="00092317"/>
    <w:rsid w:val="00094F0A"/>
    <w:rsid w:val="000961A9"/>
    <w:rsid w:val="0009717E"/>
    <w:rsid w:val="00097F9B"/>
    <w:rsid w:val="000A1DA0"/>
    <w:rsid w:val="000A39BD"/>
    <w:rsid w:val="000A4CC6"/>
    <w:rsid w:val="000A6394"/>
    <w:rsid w:val="000A646E"/>
    <w:rsid w:val="000A7632"/>
    <w:rsid w:val="000A7EC6"/>
    <w:rsid w:val="000B063C"/>
    <w:rsid w:val="000B0A4F"/>
    <w:rsid w:val="000B121B"/>
    <w:rsid w:val="000B19B2"/>
    <w:rsid w:val="000B366F"/>
    <w:rsid w:val="000B3CC0"/>
    <w:rsid w:val="000B4474"/>
    <w:rsid w:val="000B604E"/>
    <w:rsid w:val="000B6313"/>
    <w:rsid w:val="000B6B19"/>
    <w:rsid w:val="000B7546"/>
    <w:rsid w:val="000C038A"/>
    <w:rsid w:val="000C28D3"/>
    <w:rsid w:val="000C4122"/>
    <w:rsid w:val="000C4708"/>
    <w:rsid w:val="000C64B4"/>
    <w:rsid w:val="000C6598"/>
    <w:rsid w:val="000C6C83"/>
    <w:rsid w:val="000C74C0"/>
    <w:rsid w:val="000C7D99"/>
    <w:rsid w:val="000D538F"/>
    <w:rsid w:val="000D6382"/>
    <w:rsid w:val="000E1199"/>
    <w:rsid w:val="000E2AE6"/>
    <w:rsid w:val="000E3F5D"/>
    <w:rsid w:val="000E66A7"/>
    <w:rsid w:val="000E7385"/>
    <w:rsid w:val="000F0395"/>
    <w:rsid w:val="000F0897"/>
    <w:rsid w:val="000F203B"/>
    <w:rsid w:val="000F23BF"/>
    <w:rsid w:val="000F23FA"/>
    <w:rsid w:val="000F27A3"/>
    <w:rsid w:val="000F4DF8"/>
    <w:rsid w:val="001017F7"/>
    <w:rsid w:val="00102727"/>
    <w:rsid w:val="00104537"/>
    <w:rsid w:val="0010578D"/>
    <w:rsid w:val="00110946"/>
    <w:rsid w:val="00112C4C"/>
    <w:rsid w:val="00113430"/>
    <w:rsid w:val="001140F1"/>
    <w:rsid w:val="0012008F"/>
    <w:rsid w:val="001238B5"/>
    <w:rsid w:val="001239CD"/>
    <w:rsid w:val="001241C1"/>
    <w:rsid w:val="00124A6F"/>
    <w:rsid w:val="00124DE4"/>
    <w:rsid w:val="00124E28"/>
    <w:rsid w:val="00131613"/>
    <w:rsid w:val="001329EB"/>
    <w:rsid w:val="00132F02"/>
    <w:rsid w:val="001344D0"/>
    <w:rsid w:val="00134EAB"/>
    <w:rsid w:val="00137244"/>
    <w:rsid w:val="00137B94"/>
    <w:rsid w:val="00137DC6"/>
    <w:rsid w:val="001406A8"/>
    <w:rsid w:val="0014087B"/>
    <w:rsid w:val="001409CF"/>
    <w:rsid w:val="0014185E"/>
    <w:rsid w:val="00141D99"/>
    <w:rsid w:val="00144374"/>
    <w:rsid w:val="00144619"/>
    <w:rsid w:val="00145D43"/>
    <w:rsid w:val="00150702"/>
    <w:rsid w:val="00150C92"/>
    <w:rsid w:val="001539D2"/>
    <w:rsid w:val="00155B81"/>
    <w:rsid w:val="001562B4"/>
    <w:rsid w:val="00157446"/>
    <w:rsid w:val="00162262"/>
    <w:rsid w:val="0016261E"/>
    <w:rsid w:val="0016286B"/>
    <w:rsid w:val="00163F6A"/>
    <w:rsid w:val="001670C1"/>
    <w:rsid w:val="00171519"/>
    <w:rsid w:val="00174A5F"/>
    <w:rsid w:val="00175959"/>
    <w:rsid w:val="001763A1"/>
    <w:rsid w:val="00177010"/>
    <w:rsid w:val="001836FE"/>
    <w:rsid w:val="00184D6E"/>
    <w:rsid w:val="00185945"/>
    <w:rsid w:val="001868CB"/>
    <w:rsid w:val="00190ED5"/>
    <w:rsid w:val="00191183"/>
    <w:rsid w:val="0019228D"/>
    <w:rsid w:val="00192C46"/>
    <w:rsid w:val="001A1968"/>
    <w:rsid w:val="001A39EA"/>
    <w:rsid w:val="001A4A6B"/>
    <w:rsid w:val="001A5DA7"/>
    <w:rsid w:val="001A6293"/>
    <w:rsid w:val="001A6988"/>
    <w:rsid w:val="001A7B60"/>
    <w:rsid w:val="001B10CE"/>
    <w:rsid w:val="001B3DE5"/>
    <w:rsid w:val="001B6CDC"/>
    <w:rsid w:val="001B7A65"/>
    <w:rsid w:val="001C1533"/>
    <w:rsid w:val="001C1D52"/>
    <w:rsid w:val="001C1F6A"/>
    <w:rsid w:val="001C4003"/>
    <w:rsid w:val="001C4E46"/>
    <w:rsid w:val="001D1D42"/>
    <w:rsid w:val="001D2A34"/>
    <w:rsid w:val="001D2CB8"/>
    <w:rsid w:val="001D4925"/>
    <w:rsid w:val="001D616B"/>
    <w:rsid w:val="001E00FC"/>
    <w:rsid w:val="001E2E98"/>
    <w:rsid w:val="001E41F3"/>
    <w:rsid w:val="001E48D4"/>
    <w:rsid w:val="001F41A1"/>
    <w:rsid w:val="001F4FA0"/>
    <w:rsid w:val="001F51DB"/>
    <w:rsid w:val="001F5AE2"/>
    <w:rsid w:val="002004F0"/>
    <w:rsid w:val="00200D1D"/>
    <w:rsid w:val="0020240C"/>
    <w:rsid w:val="002024C8"/>
    <w:rsid w:val="00207DC4"/>
    <w:rsid w:val="00210C6A"/>
    <w:rsid w:val="00212836"/>
    <w:rsid w:val="00213237"/>
    <w:rsid w:val="00214BBE"/>
    <w:rsid w:val="0021606D"/>
    <w:rsid w:val="002206E2"/>
    <w:rsid w:val="0022088A"/>
    <w:rsid w:val="002218D6"/>
    <w:rsid w:val="00222840"/>
    <w:rsid w:val="00222FD7"/>
    <w:rsid w:val="002253EE"/>
    <w:rsid w:val="0022544C"/>
    <w:rsid w:val="0023364B"/>
    <w:rsid w:val="00235B8E"/>
    <w:rsid w:val="00240899"/>
    <w:rsid w:val="002444DB"/>
    <w:rsid w:val="00247EEA"/>
    <w:rsid w:val="00251424"/>
    <w:rsid w:val="00257E1E"/>
    <w:rsid w:val="0026004D"/>
    <w:rsid w:val="00260926"/>
    <w:rsid w:val="002610FE"/>
    <w:rsid w:val="002629BF"/>
    <w:rsid w:val="00262C39"/>
    <w:rsid w:val="00263216"/>
    <w:rsid w:val="002634E9"/>
    <w:rsid w:val="002636A7"/>
    <w:rsid w:val="002639BB"/>
    <w:rsid w:val="0027005B"/>
    <w:rsid w:val="00274611"/>
    <w:rsid w:val="0027588B"/>
    <w:rsid w:val="00275D12"/>
    <w:rsid w:val="002766AF"/>
    <w:rsid w:val="002769EB"/>
    <w:rsid w:val="00280374"/>
    <w:rsid w:val="00283BCC"/>
    <w:rsid w:val="00285226"/>
    <w:rsid w:val="002858C2"/>
    <w:rsid w:val="002860C4"/>
    <w:rsid w:val="00286352"/>
    <w:rsid w:val="00291756"/>
    <w:rsid w:val="002921F2"/>
    <w:rsid w:val="0029314D"/>
    <w:rsid w:val="00293B40"/>
    <w:rsid w:val="00294EE9"/>
    <w:rsid w:val="00295128"/>
    <w:rsid w:val="0029768E"/>
    <w:rsid w:val="002A0D89"/>
    <w:rsid w:val="002A235A"/>
    <w:rsid w:val="002A37C8"/>
    <w:rsid w:val="002A47EF"/>
    <w:rsid w:val="002A52B8"/>
    <w:rsid w:val="002A5D5B"/>
    <w:rsid w:val="002A6070"/>
    <w:rsid w:val="002A6D11"/>
    <w:rsid w:val="002A7760"/>
    <w:rsid w:val="002B104F"/>
    <w:rsid w:val="002B23F9"/>
    <w:rsid w:val="002B24C6"/>
    <w:rsid w:val="002B2FB6"/>
    <w:rsid w:val="002B5741"/>
    <w:rsid w:val="002B5B7A"/>
    <w:rsid w:val="002B68A1"/>
    <w:rsid w:val="002B6CD0"/>
    <w:rsid w:val="002B7615"/>
    <w:rsid w:val="002C09A1"/>
    <w:rsid w:val="002C1224"/>
    <w:rsid w:val="002C238A"/>
    <w:rsid w:val="002C267C"/>
    <w:rsid w:val="002C2FBD"/>
    <w:rsid w:val="002C330B"/>
    <w:rsid w:val="002C4A1A"/>
    <w:rsid w:val="002C54EC"/>
    <w:rsid w:val="002C54F0"/>
    <w:rsid w:val="002C7395"/>
    <w:rsid w:val="002D15D0"/>
    <w:rsid w:val="002D3069"/>
    <w:rsid w:val="002D6266"/>
    <w:rsid w:val="002D6CEC"/>
    <w:rsid w:val="002D7772"/>
    <w:rsid w:val="002E4A05"/>
    <w:rsid w:val="002E595A"/>
    <w:rsid w:val="002E6D36"/>
    <w:rsid w:val="002F0D9A"/>
    <w:rsid w:val="002F3A4D"/>
    <w:rsid w:val="002F3B95"/>
    <w:rsid w:val="002F5B6A"/>
    <w:rsid w:val="003041B9"/>
    <w:rsid w:val="00304E19"/>
    <w:rsid w:val="00305409"/>
    <w:rsid w:val="003064F8"/>
    <w:rsid w:val="00311A57"/>
    <w:rsid w:val="00311C1B"/>
    <w:rsid w:val="003130B5"/>
    <w:rsid w:val="00314B69"/>
    <w:rsid w:val="003161F9"/>
    <w:rsid w:val="00316FC0"/>
    <w:rsid w:val="00317204"/>
    <w:rsid w:val="0032003D"/>
    <w:rsid w:val="0032053D"/>
    <w:rsid w:val="00320832"/>
    <w:rsid w:val="003252FA"/>
    <w:rsid w:val="00325862"/>
    <w:rsid w:val="00326987"/>
    <w:rsid w:val="00326B00"/>
    <w:rsid w:val="00326CD6"/>
    <w:rsid w:val="003302DA"/>
    <w:rsid w:val="00330627"/>
    <w:rsid w:val="00330A93"/>
    <w:rsid w:val="00333B63"/>
    <w:rsid w:val="00334905"/>
    <w:rsid w:val="003374C4"/>
    <w:rsid w:val="00337CF8"/>
    <w:rsid w:val="00340D27"/>
    <w:rsid w:val="003418CF"/>
    <w:rsid w:val="0034191B"/>
    <w:rsid w:val="003437A3"/>
    <w:rsid w:val="00344735"/>
    <w:rsid w:val="003464E0"/>
    <w:rsid w:val="00350FF1"/>
    <w:rsid w:val="0035319E"/>
    <w:rsid w:val="00353346"/>
    <w:rsid w:val="0035401C"/>
    <w:rsid w:val="0035458E"/>
    <w:rsid w:val="0035579D"/>
    <w:rsid w:val="0035717D"/>
    <w:rsid w:val="003602CE"/>
    <w:rsid w:val="00361308"/>
    <w:rsid w:val="003651C4"/>
    <w:rsid w:val="00370C21"/>
    <w:rsid w:val="0037186D"/>
    <w:rsid w:val="0037274A"/>
    <w:rsid w:val="003737D0"/>
    <w:rsid w:val="003739ED"/>
    <w:rsid w:val="00373B5A"/>
    <w:rsid w:val="00374024"/>
    <w:rsid w:val="00374444"/>
    <w:rsid w:val="00374BB4"/>
    <w:rsid w:val="00376B70"/>
    <w:rsid w:val="00376EE0"/>
    <w:rsid w:val="00377356"/>
    <w:rsid w:val="00383E07"/>
    <w:rsid w:val="003845AE"/>
    <w:rsid w:val="00384AE4"/>
    <w:rsid w:val="00386D07"/>
    <w:rsid w:val="003878C1"/>
    <w:rsid w:val="00387AC7"/>
    <w:rsid w:val="00390818"/>
    <w:rsid w:val="0039198C"/>
    <w:rsid w:val="00391CE7"/>
    <w:rsid w:val="0039216C"/>
    <w:rsid w:val="0039265A"/>
    <w:rsid w:val="00392B19"/>
    <w:rsid w:val="003932E1"/>
    <w:rsid w:val="003940A1"/>
    <w:rsid w:val="00394A79"/>
    <w:rsid w:val="00395F1E"/>
    <w:rsid w:val="00396631"/>
    <w:rsid w:val="00396CAF"/>
    <w:rsid w:val="003A18FD"/>
    <w:rsid w:val="003A2E0F"/>
    <w:rsid w:val="003A4E1D"/>
    <w:rsid w:val="003A5266"/>
    <w:rsid w:val="003A5B85"/>
    <w:rsid w:val="003B2609"/>
    <w:rsid w:val="003B4933"/>
    <w:rsid w:val="003B4989"/>
    <w:rsid w:val="003B597F"/>
    <w:rsid w:val="003B752D"/>
    <w:rsid w:val="003B7609"/>
    <w:rsid w:val="003B7CE0"/>
    <w:rsid w:val="003C0D13"/>
    <w:rsid w:val="003C12C0"/>
    <w:rsid w:val="003C1FC5"/>
    <w:rsid w:val="003C561F"/>
    <w:rsid w:val="003C6273"/>
    <w:rsid w:val="003C664A"/>
    <w:rsid w:val="003C6FD7"/>
    <w:rsid w:val="003C7E82"/>
    <w:rsid w:val="003D15E8"/>
    <w:rsid w:val="003D2ED3"/>
    <w:rsid w:val="003D4C52"/>
    <w:rsid w:val="003D6A36"/>
    <w:rsid w:val="003E15FA"/>
    <w:rsid w:val="003E1A36"/>
    <w:rsid w:val="003E20AD"/>
    <w:rsid w:val="003E24F0"/>
    <w:rsid w:val="003E33F5"/>
    <w:rsid w:val="003E7B78"/>
    <w:rsid w:val="003E7DB4"/>
    <w:rsid w:val="003F0949"/>
    <w:rsid w:val="003F095E"/>
    <w:rsid w:val="003F1DD5"/>
    <w:rsid w:val="003F2447"/>
    <w:rsid w:val="003F46BC"/>
    <w:rsid w:val="003F46E4"/>
    <w:rsid w:val="003F54CE"/>
    <w:rsid w:val="003F5562"/>
    <w:rsid w:val="003F5FB0"/>
    <w:rsid w:val="003F7378"/>
    <w:rsid w:val="00400713"/>
    <w:rsid w:val="0040113A"/>
    <w:rsid w:val="0040623E"/>
    <w:rsid w:val="004104E2"/>
    <w:rsid w:val="004126A9"/>
    <w:rsid w:val="00413761"/>
    <w:rsid w:val="004165D0"/>
    <w:rsid w:val="0041710E"/>
    <w:rsid w:val="00422C6E"/>
    <w:rsid w:val="00423B02"/>
    <w:rsid w:val="004242F1"/>
    <w:rsid w:val="00425177"/>
    <w:rsid w:val="00425353"/>
    <w:rsid w:val="004259CB"/>
    <w:rsid w:val="004305ED"/>
    <w:rsid w:val="00433DF3"/>
    <w:rsid w:val="00434EAF"/>
    <w:rsid w:val="00437EF1"/>
    <w:rsid w:val="00440296"/>
    <w:rsid w:val="0044248D"/>
    <w:rsid w:val="00447131"/>
    <w:rsid w:val="004476F9"/>
    <w:rsid w:val="00452BB2"/>
    <w:rsid w:val="004538D3"/>
    <w:rsid w:val="00453CA9"/>
    <w:rsid w:val="00457873"/>
    <w:rsid w:val="004624D1"/>
    <w:rsid w:val="00463B2C"/>
    <w:rsid w:val="00467657"/>
    <w:rsid w:val="004725EB"/>
    <w:rsid w:val="004753B6"/>
    <w:rsid w:val="004769B7"/>
    <w:rsid w:val="00477480"/>
    <w:rsid w:val="00477673"/>
    <w:rsid w:val="004776AD"/>
    <w:rsid w:val="00477891"/>
    <w:rsid w:val="00477F65"/>
    <w:rsid w:val="004839DB"/>
    <w:rsid w:val="00483E99"/>
    <w:rsid w:val="00486051"/>
    <w:rsid w:val="00486234"/>
    <w:rsid w:val="004863F6"/>
    <w:rsid w:val="004865D4"/>
    <w:rsid w:val="0049144D"/>
    <w:rsid w:val="0049371A"/>
    <w:rsid w:val="00494023"/>
    <w:rsid w:val="00496D9B"/>
    <w:rsid w:val="00497321"/>
    <w:rsid w:val="004979CB"/>
    <w:rsid w:val="00497D68"/>
    <w:rsid w:val="004A1950"/>
    <w:rsid w:val="004A20E3"/>
    <w:rsid w:val="004A3083"/>
    <w:rsid w:val="004A460C"/>
    <w:rsid w:val="004A5E65"/>
    <w:rsid w:val="004A6443"/>
    <w:rsid w:val="004A6A34"/>
    <w:rsid w:val="004B2DDF"/>
    <w:rsid w:val="004B3B79"/>
    <w:rsid w:val="004B61C5"/>
    <w:rsid w:val="004B696F"/>
    <w:rsid w:val="004B708F"/>
    <w:rsid w:val="004B70E8"/>
    <w:rsid w:val="004B75B7"/>
    <w:rsid w:val="004C26A7"/>
    <w:rsid w:val="004C3189"/>
    <w:rsid w:val="004C3C90"/>
    <w:rsid w:val="004C3FA3"/>
    <w:rsid w:val="004C509B"/>
    <w:rsid w:val="004C78D2"/>
    <w:rsid w:val="004D2FDF"/>
    <w:rsid w:val="004D5C18"/>
    <w:rsid w:val="004D7E36"/>
    <w:rsid w:val="004E2545"/>
    <w:rsid w:val="004E66DA"/>
    <w:rsid w:val="004E67E2"/>
    <w:rsid w:val="004E7633"/>
    <w:rsid w:val="004E76D7"/>
    <w:rsid w:val="004F0616"/>
    <w:rsid w:val="004F0B59"/>
    <w:rsid w:val="004F1FBA"/>
    <w:rsid w:val="004F200C"/>
    <w:rsid w:val="004F242B"/>
    <w:rsid w:val="004F5082"/>
    <w:rsid w:val="004F53AF"/>
    <w:rsid w:val="004F5E76"/>
    <w:rsid w:val="004F65BA"/>
    <w:rsid w:val="004F6AD2"/>
    <w:rsid w:val="0050113E"/>
    <w:rsid w:val="00501645"/>
    <w:rsid w:val="00501900"/>
    <w:rsid w:val="005028FA"/>
    <w:rsid w:val="00506C04"/>
    <w:rsid w:val="005077C1"/>
    <w:rsid w:val="00507B6B"/>
    <w:rsid w:val="00507E9F"/>
    <w:rsid w:val="00510D8F"/>
    <w:rsid w:val="00511365"/>
    <w:rsid w:val="005124D6"/>
    <w:rsid w:val="00513ABC"/>
    <w:rsid w:val="005142EE"/>
    <w:rsid w:val="0051580D"/>
    <w:rsid w:val="00517D3C"/>
    <w:rsid w:val="00520062"/>
    <w:rsid w:val="0053039B"/>
    <w:rsid w:val="00530436"/>
    <w:rsid w:val="00530553"/>
    <w:rsid w:val="00530D9D"/>
    <w:rsid w:val="00531A7F"/>
    <w:rsid w:val="00533072"/>
    <w:rsid w:val="00535302"/>
    <w:rsid w:val="00536148"/>
    <w:rsid w:val="005363F4"/>
    <w:rsid w:val="0054036D"/>
    <w:rsid w:val="00540E46"/>
    <w:rsid w:val="00540F46"/>
    <w:rsid w:val="00541C56"/>
    <w:rsid w:val="00541E0B"/>
    <w:rsid w:val="00542A2B"/>
    <w:rsid w:val="00543A60"/>
    <w:rsid w:val="0054521E"/>
    <w:rsid w:val="005464CE"/>
    <w:rsid w:val="00546851"/>
    <w:rsid w:val="00546C65"/>
    <w:rsid w:val="00546D8E"/>
    <w:rsid w:val="00546FCB"/>
    <w:rsid w:val="005477D3"/>
    <w:rsid w:val="0055076D"/>
    <w:rsid w:val="00552E66"/>
    <w:rsid w:val="00553861"/>
    <w:rsid w:val="00554362"/>
    <w:rsid w:val="00555B63"/>
    <w:rsid w:val="00555D68"/>
    <w:rsid w:val="00561D00"/>
    <w:rsid w:val="005626C7"/>
    <w:rsid w:val="00564BDC"/>
    <w:rsid w:val="00564DD2"/>
    <w:rsid w:val="005716CF"/>
    <w:rsid w:val="00571E9D"/>
    <w:rsid w:val="00572E84"/>
    <w:rsid w:val="00574DAE"/>
    <w:rsid w:val="00576797"/>
    <w:rsid w:val="00581003"/>
    <w:rsid w:val="00581960"/>
    <w:rsid w:val="00582B4A"/>
    <w:rsid w:val="00583DE4"/>
    <w:rsid w:val="00586E70"/>
    <w:rsid w:val="0059002B"/>
    <w:rsid w:val="00590275"/>
    <w:rsid w:val="00590801"/>
    <w:rsid w:val="00592D74"/>
    <w:rsid w:val="00592FB9"/>
    <w:rsid w:val="00593888"/>
    <w:rsid w:val="00596FFF"/>
    <w:rsid w:val="005A29D7"/>
    <w:rsid w:val="005A2CF2"/>
    <w:rsid w:val="005A4C5F"/>
    <w:rsid w:val="005A592C"/>
    <w:rsid w:val="005A68E6"/>
    <w:rsid w:val="005A69EE"/>
    <w:rsid w:val="005B19FA"/>
    <w:rsid w:val="005B1EE1"/>
    <w:rsid w:val="005B1EF6"/>
    <w:rsid w:val="005B618E"/>
    <w:rsid w:val="005B75B0"/>
    <w:rsid w:val="005C0A63"/>
    <w:rsid w:val="005C4D70"/>
    <w:rsid w:val="005C6A72"/>
    <w:rsid w:val="005D2051"/>
    <w:rsid w:val="005D27F5"/>
    <w:rsid w:val="005D3456"/>
    <w:rsid w:val="005D4598"/>
    <w:rsid w:val="005D47BF"/>
    <w:rsid w:val="005D4C4D"/>
    <w:rsid w:val="005D5D16"/>
    <w:rsid w:val="005D7286"/>
    <w:rsid w:val="005E04BA"/>
    <w:rsid w:val="005E2C44"/>
    <w:rsid w:val="005E3D2A"/>
    <w:rsid w:val="005E4362"/>
    <w:rsid w:val="005E4D8A"/>
    <w:rsid w:val="005E5531"/>
    <w:rsid w:val="005E5B44"/>
    <w:rsid w:val="005E615F"/>
    <w:rsid w:val="005F02E0"/>
    <w:rsid w:val="005F0752"/>
    <w:rsid w:val="005F2108"/>
    <w:rsid w:val="005F34C6"/>
    <w:rsid w:val="005F436C"/>
    <w:rsid w:val="005F7F39"/>
    <w:rsid w:val="006004A0"/>
    <w:rsid w:val="0060186F"/>
    <w:rsid w:val="006026A7"/>
    <w:rsid w:val="0060387D"/>
    <w:rsid w:val="006049D4"/>
    <w:rsid w:val="0060567A"/>
    <w:rsid w:val="00606283"/>
    <w:rsid w:val="00607B5F"/>
    <w:rsid w:val="00610C2A"/>
    <w:rsid w:val="00610D4F"/>
    <w:rsid w:val="0061194C"/>
    <w:rsid w:val="00612D80"/>
    <w:rsid w:val="00612EA3"/>
    <w:rsid w:val="006137D5"/>
    <w:rsid w:val="00615803"/>
    <w:rsid w:val="00616B34"/>
    <w:rsid w:val="00617A19"/>
    <w:rsid w:val="00620923"/>
    <w:rsid w:val="006209BA"/>
    <w:rsid w:val="00621188"/>
    <w:rsid w:val="00621BE7"/>
    <w:rsid w:val="00621C7E"/>
    <w:rsid w:val="0062298D"/>
    <w:rsid w:val="0062453D"/>
    <w:rsid w:val="00624B6E"/>
    <w:rsid w:val="00624E43"/>
    <w:rsid w:val="00625052"/>
    <w:rsid w:val="006257ED"/>
    <w:rsid w:val="0062716C"/>
    <w:rsid w:val="0062763C"/>
    <w:rsid w:val="00627A22"/>
    <w:rsid w:val="006310E9"/>
    <w:rsid w:val="006370F5"/>
    <w:rsid w:val="006411F5"/>
    <w:rsid w:val="00641D7D"/>
    <w:rsid w:val="00645F26"/>
    <w:rsid w:val="00646041"/>
    <w:rsid w:val="00646234"/>
    <w:rsid w:val="0064641E"/>
    <w:rsid w:val="00646C7D"/>
    <w:rsid w:val="006470E3"/>
    <w:rsid w:val="0065065B"/>
    <w:rsid w:val="00651E87"/>
    <w:rsid w:val="00653646"/>
    <w:rsid w:val="00653C0E"/>
    <w:rsid w:val="0065570C"/>
    <w:rsid w:val="0065757B"/>
    <w:rsid w:val="00657C41"/>
    <w:rsid w:val="00660FAB"/>
    <w:rsid w:val="006636C6"/>
    <w:rsid w:val="00663717"/>
    <w:rsid w:val="00665567"/>
    <w:rsid w:val="0066734A"/>
    <w:rsid w:val="0067316E"/>
    <w:rsid w:val="00673945"/>
    <w:rsid w:val="006760A7"/>
    <w:rsid w:val="00677490"/>
    <w:rsid w:val="006804C7"/>
    <w:rsid w:val="00682361"/>
    <w:rsid w:val="00683B68"/>
    <w:rsid w:val="006848B8"/>
    <w:rsid w:val="00685412"/>
    <w:rsid w:val="0068752C"/>
    <w:rsid w:val="00690428"/>
    <w:rsid w:val="006912F5"/>
    <w:rsid w:val="00694873"/>
    <w:rsid w:val="0069567C"/>
    <w:rsid w:val="00695808"/>
    <w:rsid w:val="006A0212"/>
    <w:rsid w:val="006A1C12"/>
    <w:rsid w:val="006A2BC7"/>
    <w:rsid w:val="006A2FB2"/>
    <w:rsid w:val="006A4214"/>
    <w:rsid w:val="006A5614"/>
    <w:rsid w:val="006A703D"/>
    <w:rsid w:val="006A7E94"/>
    <w:rsid w:val="006B037E"/>
    <w:rsid w:val="006B0F37"/>
    <w:rsid w:val="006B35EB"/>
    <w:rsid w:val="006B3E71"/>
    <w:rsid w:val="006B437D"/>
    <w:rsid w:val="006B46FB"/>
    <w:rsid w:val="006B6126"/>
    <w:rsid w:val="006C1000"/>
    <w:rsid w:val="006C16E0"/>
    <w:rsid w:val="006C57FF"/>
    <w:rsid w:val="006C6100"/>
    <w:rsid w:val="006C68EA"/>
    <w:rsid w:val="006C7381"/>
    <w:rsid w:val="006C7AE8"/>
    <w:rsid w:val="006D0977"/>
    <w:rsid w:val="006D1A32"/>
    <w:rsid w:val="006D2685"/>
    <w:rsid w:val="006D49E8"/>
    <w:rsid w:val="006D56BC"/>
    <w:rsid w:val="006D5F77"/>
    <w:rsid w:val="006D7294"/>
    <w:rsid w:val="006E21FB"/>
    <w:rsid w:val="006E24AC"/>
    <w:rsid w:val="006E5B5A"/>
    <w:rsid w:val="006E74F4"/>
    <w:rsid w:val="006F0A34"/>
    <w:rsid w:val="006F5D71"/>
    <w:rsid w:val="00700492"/>
    <w:rsid w:val="0070254B"/>
    <w:rsid w:val="00704E2C"/>
    <w:rsid w:val="0070608F"/>
    <w:rsid w:val="0070703C"/>
    <w:rsid w:val="0071052A"/>
    <w:rsid w:val="00710C7A"/>
    <w:rsid w:val="00711130"/>
    <w:rsid w:val="00712CE1"/>
    <w:rsid w:val="00713459"/>
    <w:rsid w:val="0071386B"/>
    <w:rsid w:val="00715773"/>
    <w:rsid w:val="0072231A"/>
    <w:rsid w:val="0072489C"/>
    <w:rsid w:val="00727BC5"/>
    <w:rsid w:val="00727DDB"/>
    <w:rsid w:val="00730653"/>
    <w:rsid w:val="0073137A"/>
    <w:rsid w:val="00732408"/>
    <w:rsid w:val="00732D9F"/>
    <w:rsid w:val="0073381D"/>
    <w:rsid w:val="007342B2"/>
    <w:rsid w:val="0073442F"/>
    <w:rsid w:val="00734A94"/>
    <w:rsid w:val="007359A8"/>
    <w:rsid w:val="0073604D"/>
    <w:rsid w:val="00736AF7"/>
    <w:rsid w:val="00742578"/>
    <w:rsid w:val="00743741"/>
    <w:rsid w:val="007439AD"/>
    <w:rsid w:val="0074572D"/>
    <w:rsid w:val="0074649B"/>
    <w:rsid w:val="00746586"/>
    <w:rsid w:val="00747536"/>
    <w:rsid w:val="0075088A"/>
    <w:rsid w:val="007521BD"/>
    <w:rsid w:val="007526DA"/>
    <w:rsid w:val="007536AF"/>
    <w:rsid w:val="00755FC2"/>
    <w:rsid w:val="007569F1"/>
    <w:rsid w:val="00756A15"/>
    <w:rsid w:val="0076130F"/>
    <w:rsid w:val="00761F71"/>
    <w:rsid w:val="0076210F"/>
    <w:rsid w:val="00763565"/>
    <w:rsid w:val="00764242"/>
    <w:rsid w:val="00765952"/>
    <w:rsid w:val="00766C72"/>
    <w:rsid w:val="0076740B"/>
    <w:rsid w:val="007706B0"/>
    <w:rsid w:val="00770DF3"/>
    <w:rsid w:val="00771C4D"/>
    <w:rsid w:val="00773339"/>
    <w:rsid w:val="007753C4"/>
    <w:rsid w:val="00775CD6"/>
    <w:rsid w:val="00775D74"/>
    <w:rsid w:val="007767A3"/>
    <w:rsid w:val="00782017"/>
    <w:rsid w:val="00784F24"/>
    <w:rsid w:val="00786DFA"/>
    <w:rsid w:val="0079002F"/>
    <w:rsid w:val="00790F8B"/>
    <w:rsid w:val="00792342"/>
    <w:rsid w:val="00792566"/>
    <w:rsid w:val="00792A72"/>
    <w:rsid w:val="007931CB"/>
    <w:rsid w:val="00793F77"/>
    <w:rsid w:val="007940CD"/>
    <w:rsid w:val="00795237"/>
    <w:rsid w:val="007A1D56"/>
    <w:rsid w:val="007A34F3"/>
    <w:rsid w:val="007A48E1"/>
    <w:rsid w:val="007A5C89"/>
    <w:rsid w:val="007A606C"/>
    <w:rsid w:val="007A613B"/>
    <w:rsid w:val="007A62EF"/>
    <w:rsid w:val="007A6F2E"/>
    <w:rsid w:val="007A7480"/>
    <w:rsid w:val="007A7972"/>
    <w:rsid w:val="007B0604"/>
    <w:rsid w:val="007B105E"/>
    <w:rsid w:val="007B13E1"/>
    <w:rsid w:val="007B4A97"/>
    <w:rsid w:val="007B512A"/>
    <w:rsid w:val="007B572B"/>
    <w:rsid w:val="007B6AF7"/>
    <w:rsid w:val="007C1C29"/>
    <w:rsid w:val="007C2097"/>
    <w:rsid w:val="007C2145"/>
    <w:rsid w:val="007C2B51"/>
    <w:rsid w:val="007C39BB"/>
    <w:rsid w:val="007C646A"/>
    <w:rsid w:val="007C7E00"/>
    <w:rsid w:val="007C7E6F"/>
    <w:rsid w:val="007D1580"/>
    <w:rsid w:val="007D1DA3"/>
    <w:rsid w:val="007D38AB"/>
    <w:rsid w:val="007D51DE"/>
    <w:rsid w:val="007D5A9F"/>
    <w:rsid w:val="007D6532"/>
    <w:rsid w:val="007D6A07"/>
    <w:rsid w:val="007D7F43"/>
    <w:rsid w:val="007E2634"/>
    <w:rsid w:val="007E2E10"/>
    <w:rsid w:val="007E4113"/>
    <w:rsid w:val="007E5FC8"/>
    <w:rsid w:val="007E6B14"/>
    <w:rsid w:val="007F05EE"/>
    <w:rsid w:val="007F2A3A"/>
    <w:rsid w:val="007F5BB3"/>
    <w:rsid w:val="007F6145"/>
    <w:rsid w:val="007F6C5E"/>
    <w:rsid w:val="007F70EA"/>
    <w:rsid w:val="008006A8"/>
    <w:rsid w:val="008033F1"/>
    <w:rsid w:val="00803B0C"/>
    <w:rsid w:val="00805D95"/>
    <w:rsid w:val="00807705"/>
    <w:rsid w:val="00807EEC"/>
    <w:rsid w:val="00810A89"/>
    <w:rsid w:val="00811A05"/>
    <w:rsid w:val="00813714"/>
    <w:rsid w:val="00815007"/>
    <w:rsid w:val="00817B63"/>
    <w:rsid w:val="008217F0"/>
    <w:rsid w:val="008227DB"/>
    <w:rsid w:val="00823A1A"/>
    <w:rsid w:val="00823C57"/>
    <w:rsid w:val="00823E53"/>
    <w:rsid w:val="0082513A"/>
    <w:rsid w:val="008258B4"/>
    <w:rsid w:val="00827746"/>
    <w:rsid w:val="008279FA"/>
    <w:rsid w:val="0083193C"/>
    <w:rsid w:val="0083212A"/>
    <w:rsid w:val="0083271F"/>
    <w:rsid w:val="00834E73"/>
    <w:rsid w:val="00836E49"/>
    <w:rsid w:val="0083717A"/>
    <w:rsid w:val="00837318"/>
    <w:rsid w:val="008434A1"/>
    <w:rsid w:val="00844FBD"/>
    <w:rsid w:val="00845845"/>
    <w:rsid w:val="00845D17"/>
    <w:rsid w:val="00845E32"/>
    <w:rsid w:val="00847C8B"/>
    <w:rsid w:val="008509A0"/>
    <w:rsid w:val="00852175"/>
    <w:rsid w:val="00853787"/>
    <w:rsid w:val="00853F64"/>
    <w:rsid w:val="008541DC"/>
    <w:rsid w:val="00854413"/>
    <w:rsid w:val="008579E4"/>
    <w:rsid w:val="0086073D"/>
    <w:rsid w:val="00860EEF"/>
    <w:rsid w:val="008626E7"/>
    <w:rsid w:val="00863488"/>
    <w:rsid w:val="00863A82"/>
    <w:rsid w:val="00863EBB"/>
    <w:rsid w:val="008707C3"/>
    <w:rsid w:val="00870EE7"/>
    <w:rsid w:val="00872FEA"/>
    <w:rsid w:val="0087372E"/>
    <w:rsid w:val="0087614C"/>
    <w:rsid w:val="00876D67"/>
    <w:rsid w:val="008808C4"/>
    <w:rsid w:val="00880A21"/>
    <w:rsid w:val="00881294"/>
    <w:rsid w:val="00883ED7"/>
    <w:rsid w:val="0088473E"/>
    <w:rsid w:val="00885388"/>
    <w:rsid w:val="00886F94"/>
    <w:rsid w:val="00887263"/>
    <w:rsid w:val="00891697"/>
    <w:rsid w:val="008952E2"/>
    <w:rsid w:val="00895624"/>
    <w:rsid w:val="00895EFC"/>
    <w:rsid w:val="008A00B7"/>
    <w:rsid w:val="008A49F0"/>
    <w:rsid w:val="008A614F"/>
    <w:rsid w:val="008A62CD"/>
    <w:rsid w:val="008A6C8A"/>
    <w:rsid w:val="008B1F20"/>
    <w:rsid w:val="008B1FF2"/>
    <w:rsid w:val="008B40E4"/>
    <w:rsid w:val="008B420A"/>
    <w:rsid w:val="008C1525"/>
    <w:rsid w:val="008C2BCC"/>
    <w:rsid w:val="008C2DCF"/>
    <w:rsid w:val="008C3761"/>
    <w:rsid w:val="008C4751"/>
    <w:rsid w:val="008C6D06"/>
    <w:rsid w:val="008C796E"/>
    <w:rsid w:val="008D09B0"/>
    <w:rsid w:val="008D3C18"/>
    <w:rsid w:val="008D42AE"/>
    <w:rsid w:val="008D6D2F"/>
    <w:rsid w:val="008E17D3"/>
    <w:rsid w:val="008E1A24"/>
    <w:rsid w:val="008E2D31"/>
    <w:rsid w:val="008E33B2"/>
    <w:rsid w:val="008E4F7D"/>
    <w:rsid w:val="008E6A06"/>
    <w:rsid w:val="008F2DC6"/>
    <w:rsid w:val="008F4E17"/>
    <w:rsid w:val="008F686C"/>
    <w:rsid w:val="009017EE"/>
    <w:rsid w:val="0090246B"/>
    <w:rsid w:val="00902C7A"/>
    <w:rsid w:val="00906E22"/>
    <w:rsid w:val="00906EAF"/>
    <w:rsid w:val="0091156C"/>
    <w:rsid w:val="00913222"/>
    <w:rsid w:val="00913548"/>
    <w:rsid w:val="00914286"/>
    <w:rsid w:val="00914C49"/>
    <w:rsid w:val="0091577C"/>
    <w:rsid w:val="00916443"/>
    <w:rsid w:val="00917650"/>
    <w:rsid w:val="0091790E"/>
    <w:rsid w:val="00917C9F"/>
    <w:rsid w:val="00920DDC"/>
    <w:rsid w:val="009243F8"/>
    <w:rsid w:val="00924FDA"/>
    <w:rsid w:val="00931A51"/>
    <w:rsid w:val="009342D6"/>
    <w:rsid w:val="00935389"/>
    <w:rsid w:val="00936638"/>
    <w:rsid w:val="00936727"/>
    <w:rsid w:val="00936F34"/>
    <w:rsid w:val="00936FA0"/>
    <w:rsid w:val="009401E3"/>
    <w:rsid w:val="00941157"/>
    <w:rsid w:val="0094203C"/>
    <w:rsid w:val="00943176"/>
    <w:rsid w:val="00946137"/>
    <w:rsid w:val="00950E11"/>
    <w:rsid w:val="00952C73"/>
    <w:rsid w:val="00955FBC"/>
    <w:rsid w:val="0096281A"/>
    <w:rsid w:val="0096534A"/>
    <w:rsid w:val="0096591E"/>
    <w:rsid w:val="00965EE7"/>
    <w:rsid w:val="00967EBB"/>
    <w:rsid w:val="00970724"/>
    <w:rsid w:val="00970924"/>
    <w:rsid w:val="00972525"/>
    <w:rsid w:val="00973467"/>
    <w:rsid w:val="00973506"/>
    <w:rsid w:val="009777D9"/>
    <w:rsid w:val="00981010"/>
    <w:rsid w:val="009813C8"/>
    <w:rsid w:val="009824D9"/>
    <w:rsid w:val="009833C8"/>
    <w:rsid w:val="00983E33"/>
    <w:rsid w:val="00984CF2"/>
    <w:rsid w:val="009866F6"/>
    <w:rsid w:val="00991B88"/>
    <w:rsid w:val="00993E02"/>
    <w:rsid w:val="00995252"/>
    <w:rsid w:val="009960BD"/>
    <w:rsid w:val="00996397"/>
    <w:rsid w:val="00996D24"/>
    <w:rsid w:val="009A102B"/>
    <w:rsid w:val="009A1081"/>
    <w:rsid w:val="009A579D"/>
    <w:rsid w:val="009A7A0C"/>
    <w:rsid w:val="009B2649"/>
    <w:rsid w:val="009B5221"/>
    <w:rsid w:val="009C06F6"/>
    <w:rsid w:val="009C2F73"/>
    <w:rsid w:val="009C4A69"/>
    <w:rsid w:val="009D0202"/>
    <w:rsid w:val="009D06CF"/>
    <w:rsid w:val="009D4B78"/>
    <w:rsid w:val="009D5463"/>
    <w:rsid w:val="009D6CC7"/>
    <w:rsid w:val="009D7126"/>
    <w:rsid w:val="009E0762"/>
    <w:rsid w:val="009E3297"/>
    <w:rsid w:val="009E6A02"/>
    <w:rsid w:val="009E6A3F"/>
    <w:rsid w:val="009F0B05"/>
    <w:rsid w:val="009F251D"/>
    <w:rsid w:val="009F2FB0"/>
    <w:rsid w:val="009F33A4"/>
    <w:rsid w:val="009F3E79"/>
    <w:rsid w:val="009F4695"/>
    <w:rsid w:val="009F54B1"/>
    <w:rsid w:val="009F65E3"/>
    <w:rsid w:val="009F6BC6"/>
    <w:rsid w:val="009F734F"/>
    <w:rsid w:val="009F7C15"/>
    <w:rsid w:val="00A01A09"/>
    <w:rsid w:val="00A04081"/>
    <w:rsid w:val="00A05AA9"/>
    <w:rsid w:val="00A07158"/>
    <w:rsid w:val="00A073F5"/>
    <w:rsid w:val="00A101B8"/>
    <w:rsid w:val="00A12B10"/>
    <w:rsid w:val="00A134E6"/>
    <w:rsid w:val="00A139FE"/>
    <w:rsid w:val="00A141C8"/>
    <w:rsid w:val="00A16A67"/>
    <w:rsid w:val="00A20AB3"/>
    <w:rsid w:val="00A21256"/>
    <w:rsid w:val="00A219CE"/>
    <w:rsid w:val="00A21D1A"/>
    <w:rsid w:val="00A246B6"/>
    <w:rsid w:val="00A31C72"/>
    <w:rsid w:val="00A33AE6"/>
    <w:rsid w:val="00A3411D"/>
    <w:rsid w:val="00A3412A"/>
    <w:rsid w:val="00A35BDF"/>
    <w:rsid w:val="00A37074"/>
    <w:rsid w:val="00A3732B"/>
    <w:rsid w:val="00A4460B"/>
    <w:rsid w:val="00A44D13"/>
    <w:rsid w:val="00A457EE"/>
    <w:rsid w:val="00A4604F"/>
    <w:rsid w:val="00A4634E"/>
    <w:rsid w:val="00A4773A"/>
    <w:rsid w:val="00A47E70"/>
    <w:rsid w:val="00A51111"/>
    <w:rsid w:val="00A519A3"/>
    <w:rsid w:val="00A52A4A"/>
    <w:rsid w:val="00A534D1"/>
    <w:rsid w:val="00A53AEF"/>
    <w:rsid w:val="00A53BC8"/>
    <w:rsid w:val="00A541DA"/>
    <w:rsid w:val="00A5564D"/>
    <w:rsid w:val="00A55C6B"/>
    <w:rsid w:val="00A56151"/>
    <w:rsid w:val="00A60A01"/>
    <w:rsid w:val="00A62059"/>
    <w:rsid w:val="00A662EE"/>
    <w:rsid w:val="00A66608"/>
    <w:rsid w:val="00A66E6A"/>
    <w:rsid w:val="00A678B6"/>
    <w:rsid w:val="00A702E7"/>
    <w:rsid w:val="00A7183F"/>
    <w:rsid w:val="00A719B1"/>
    <w:rsid w:val="00A74066"/>
    <w:rsid w:val="00A7671C"/>
    <w:rsid w:val="00A771DC"/>
    <w:rsid w:val="00A77F51"/>
    <w:rsid w:val="00A823DC"/>
    <w:rsid w:val="00A82791"/>
    <w:rsid w:val="00A82AC2"/>
    <w:rsid w:val="00A849BA"/>
    <w:rsid w:val="00A901C9"/>
    <w:rsid w:val="00A90643"/>
    <w:rsid w:val="00A932CB"/>
    <w:rsid w:val="00A9475B"/>
    <w:rsid w:val="00A94F30"/>
    <w:rsid w:val="00A957CD"/>
    <w:rsid w:val="00A96E5F"/>
    <w:rsid w:val="00AA05DB"/>
    <w:rsid w:val="00AA113F"/>
    <w:rsid w:val="00AA1AD3"/>
    <w:rsid w:val="00AA760A"/>
    <w:rsid w:val="00AA78EE"/>
    <w:rsid w:val="00AB00C3"/>
    <w:rsid w:val="00AB0F9C"/>
    <w:rsid w:val="00AB1244"/>
    <w:rsid w:val="00AB203E"/>
    <w:rsid w:val="00AB25C5"/>
    <w:rsid w:val="00AB2967"/>
    <w:rsid w:val="00AB4BAC"/>
    <w:rsid w:val="00AB533B"/>
    <w:rsid w:val="00AB5661"/>
    <w:rsid w:val="00AB7DA2"/>
    <w:rsid w:val="00AC00DA"/>
    <w:rsid w:val="00AC0A4E"/>
    <w:rsid w:val="00AC157B"/>
    <w:rsid w:val="00AC1BA7"/>
    <w:rsid w:val="00AC3A81"/>
    <w:rsid w:val="00AC49BE"/>
    <w:rsid w:val="00AC60E2"/>
    <w:rsid w:val="00AC7306"/>
    <w:rsid w:val="00AD1CD8"/>
    <w:rsid w:val="00AD40B1"/>
    <w:rsid w:val="00AD4CC7"/>
    <w:rsid w:val="00AD5F7C"/>
    <w:rsid w:val="00AD6A17"/>
    <w:rsid w:val="00AD71ED"/>
    <w:rsid w:val="00AE062E"/>
    <w:rsid w:val="00AE0A39"/>
    <w:rsid w:val="00AE2737"/>
    <w:rsid w:val="00AE2990"/>
    <w:rsid w:val="00AE4D4C"/>
    <w:rsid w:val="00AE5A38"/>
    <w:rsid w:val="00AE6223"/>
    <w:rsid w:val="00AE6E2C"/>
    <w:rsid w:val="00AF43A8"/>
    <w:rsid w:val="00AF7F8D"/>
    <w:rsid w:val="00B04BA1"/>
    <w:rsid w:val="00B0502B"/>
    <w:rsid w:val="00B06464"/>
    <w:rsid w:val="00B12829"/>
    <w:rsid w:val="00B13B12"/>
    <w:rsid w:val="00B13BE5"/>
    <w:rsid w:val="00B17E2F"/>
    <w:rsid w:val="00B22B13"/>
    <w:rsid w:val="00B231BB"/>
    <w:rsid w:val="00B2325A"/>
    <w:rsid w:val="00B24807"/>
    <w:rsid w:val="00B252FE"/>
    <w:rsid w:val="00B2536E"/>
    <w:rsid w:val="00B258BB"/>
    <w:rsid w:val="00B25C72"/>
    <w:rsid w:val="00B30085"/>
    <w:rsid w:val="00B30924"/>
    <w:rsid w:val="00B367DF"/>
    <w:rsid w:val="00B42160"/>
    <w:rsid w:val="00B4377F"/>
    <w:rsid w:val="00B437CA"/>
    <w:rsid w:val="00B455AE"/>
    <w:rsid w:val="00B455DF"/>
    <w:rsid w:val="00B45787"/>
    <w:rsid w:val="00B46849"/>
    <w:rsid w:val="00B47721"/>
    <w:rsid w:val="00B50379"/>
    <w:rsid w:val="00B50F89"/>
    <w:rsid w:val="00B5127F"/>
    <w:rsid w:val="00B531A6"/>
    <w:rsid w:val="00B5355E"/>
    <w:rsid w:val="00B53615"/>
    <w:rsid w:val="00B560B5"/>
    <w:rsid w:val="00B56617"/>
    <w:rsid w:val="00B604EC"/>
    <w:rsid w:val="00B64571"/>
    <w:rsid w:val="00B67B97"/>
    <w:rsid w:val="00B7016A"/>
    <w:rsid w:val="00B70A0C"/>
    <w:rsid w:val="00B70BDD"/>
    <w:rsid w:val="00B710D1"/>
    <w:rsid w:val="00B72061"/>
    <w:rsid w:val="00B73334"/>
    <w:rsid w:val="00B73747"/>
    <w:rsid w:val="00B76C75"/>
    <w:rsid w:val="00B8101C"/>
    <w:rsid w:val="00B83C18"/>
    <w:rsid w:val="00B83F31"/>
    <w:rsid w:val="00B906C9"/>
    <w:rsid w:val="00B968C8"/>
    <w:rsid w:val="00B97960"/>
    <w:rsid w:val="00BA14B6"/>
    <w:rsid w:val="00BA3AFA"/>
    <w:rsid w:val="00BA3DA2"/>
    <w:rsid w:val="00BA3EC5"/>
    <w:rsid w:val="00BA43FF"/>
    <w:rsid w:val="00BA5E08"/>
    <w:rsid w:val="00BA75B1"/>
    <w:rsid w:val="00BB1C04"/>
    <w:rsid w:val="00BB383D"/>
    <w:rsid w:val="00BB5DFC"/>
    <w:rsid w:val="00BB7FFE"/>
    <w:rsid w:val="00BC0B61"/>
    <w:rsid w:val="00BC38FC"/>
    <w:rsid w:val="00BC543D"/>
    <w:rsid w:val="00BC759F"/>
    <w:rsid w:val="00BD084F"/>
    <w:rsid w:val="00BD0F22"/>
    <w:rsid w:val="00BD0FB2"/>
    <w:rsid w:val="00BD1B32"/>
    <w:rsid w:val="00BD279D"/>
    <w:rsid w:val="00BD6B25"/>
    <w:rsid w:val="00BD6BB8"/>
    <w:rsid w:val="00BD7320"/>
    <w:rsid w:val="00BD75AB"/>
    <w:rsid w:val="00BE3267"/>
    <w:rsid w:val="00BE3B42"/>
    <w:rsid w:val="00BE5B19"/>
    <w:rsid w:val="00BE6AE4"/>
    <w:rsid w:val="00BF2884"/>
    <w:rsid w:val="00BF34A0"/>
    <w:rsid w:val="00BF4D6E"/>
    <w:rsid w:val="00BF6C71"/>
    <w:rsid w:val="00BF6F0D"/>
    <w:rsid w:val="00BF7778"/>
    <w:rsid w:val="00BF7EC7"/>
    <w:rsid w:val="00C02122"/>
    <w:rsid w:val="00C02F9C"/>
    <w:rsid w:val="00C105A2"/>
    <w:rsid w:val="00C12DBC"/>
    <w:rsid w:val="00C20A67"/>
    <w:rsid w:val="00C21E98"/>
    <w:rsid w:val="00C24F38"/>
    <w:rsid w:val="00C254E2"/>
    <w:rsid w:val="00C26A5E"/>
    <w:rsid w:val="00C31B69"/>
    <w:rsid w:val="00C32624"/>
    <w:rsid w:val="00C353A3"/>
    <w:rsid w:val="00C36BDF"/>
    <w:rsid w:val="00C4046B"/>
    <w:rsid w:val="00C404E1"/>
    <w:rsid w:val="00C439B5"/>
    <w:rsid w:val="00C43BE3"/>
    <w:rsid w:val="00C470A0"/>
    <w:rsid w:val="00C4754F"/>
    <w:rsid w:val="00C51E6C"/>
    <w:rsid w:val="00C529D8"/>
    <w:rsid w:val="00C5481B"/>
    <w:rsid w:val="00C54A8D"/>
    <w:rsid w:val="00C568CD"/>
    <w:rsid w:val="00C573F0"/>
    <w:rsid w:val="00C60589"/>
    <w:rsid w:val="00C60763"/>
    <w:rsid w:val="00C6208B"/>
    <w:rsid w:val="00C6220E"/>
    <w:rsid w:val="00C63915"/>
    <w:rsid w:val="00C63B7E"/>
    <w:rsid w:val="00C719D7"/>
    <w:rsid w:val="00C72C58"/>
    <w:rsid w:val="00C7440C"/>
    <w:rsid w:val="00C74ED2"/>
    <w:rsid w:val="00C7587F"/>
    <w:rsid w:val="00C75F46"/>
    <w:rsid w:val="00C76DDA"/>
    <w:rsid w:val="00C775D2"/>
    <w:rsid w:val="00C778AD"/>
    <w:rsid w:val="00C826B2"/>
    <w:rsid w:val="00C8567D"/>
    <w:rsid w:val="00C86F40"/>
    <w:rsid w:val="00C87DF9"/>
    <w:rsid w:val="00C913A0"/>
    <w:rsid w:val="00C945DB"/>
    <w:rsid w:val="00C95985"/>
    <w:rsid w:val="00C95B80"/>
    <w:rsid w:val="00C97C66"/>
    <w:rsid w:val="00CA3A63"/>
    <w:rsid w:val="00CA4783"/>
    <w:rsid w:val="00CA4B70"/>
    <w:rsid w:val="00CA6304"/>
    <w:rsid w:val="00CA63CA"/>
    <w:rsid w:val="00CA7018"/>
    <w:rsid w:val="00CB2F15"/>
    <w:rsid w:val="00CB3CA0"/>
    <w:rsid w:val="00CB4B2A"/>
    <w:rsid w:val="00CB512D"/>
    <w:rsid w:val="00CC1FF6"/>
    <w:rsid w:val="00CC5026"/>
    <w:rsid w:val="00CC57F5"/>
    <w:rsid w:val="00CC64F2"/>
    <w:rsid w:val="00CC6A29"/>
    <w:rsid w:val="00CD1298"/>
    <w:rsid w:val="00CD21E2"/>
    <w:rsid w:val="00CD3D92"/>
    <w:rsid w:val="00CD55D2"/>
    <w:rsid w:val="00CD679D"/>
    <w:rsid w:val="00CD7D6F"/>
    <w:rsid w:val="00CE10A8"/>
    <w:rsid w:val="00CE1C87"/>
    <w:rsid w:val="00CE217B"/>
    <w:rsid w:val="00CE48D4"/>
    <w:rsid w:val="00CE5354"/>
    <w:rsid w:val="00CE5C0E"/>
    <w:rsid w:val="00CE60C9"/>
    <w:rsid w:val="00CE6CA6"/>
    <w:rsid w:val="00CF1A50"/>
    <w:rsid w:val="00CF1E91"/>
    <w:rsid w:val="00CF5A56"/>
    <w:rsid w:val="00CF5B35"/>
    <w:rsid w:val="00CF6EAE"/>
    <w:rsid w:val="00CF76AF"/>
    <w:rsid w:val="00D004FB"/>
    <w:rsid w:val="00D00751"/>
    <w:rsid w:val="00D01206"/>
    <w:rsid w:val="00D03080"/>
    <w:rsid w:val="00D03F9A"/>
    <w:rsid w:val="00D06C98"/>
    <w:rsid w:val="00D07692"/>
    <w:rsid w:val="00D103F3"/>
    <w:rsid w:val="00D104E0"/>
    <w:rsid w:val="00D13179"/>
    <w:rsid w:val="00D157AF"/>
    <w:rsid w:val="00D202FA"/>
    <w:rsid w:val="00D210F4"/>
    <w:rsid w:val="00D21EFB"/>
    <w:rsid w:val="00D241AE"/>
    <w:rsid w:val="00D25B30"/>
    <w:rsid w:val="00D25D05"/>
    <w:rsid w:val="00D25E05"/>
    <w:rsid w:val="00D26E03"/>
    <w:rsid w:val="00D30B39"/>
    <w:rsid w:val="00D31474"/>
    <w:rsid w:val="00D328BE"/>
    <w:rsid w:val="00D333EA"/>
    <w:rsid w:val="00D338B8"/>
    <w:rsid w:val="00D35F6F"/>
    <w:rsid w:val="00D36105"/>
    <w:rsid w:val="00D374E6"/>
    <w:rsid w:val="00D41D42"/>
    <w:rsid w:val="00D42285"/>
    <w:rsid w:val="00D44B33"/>
    <w:rsid w:val="00D469FB"/>
    <w:rsid w:val="00D518DC"/>
    <w:rsid w:val="00D52C33"/>
    <w:rsid w:val="00D5481E"/>
    <w:rsid w:val="00D56ABA"/>
    <w:rsid w:val="00D608C3"/>
    <w:rsid w:val="00D61EF1"/>
    <w:rsid w:val="00D62FEC"/>
    <w:rsid w:val="00D63018"/>
    <w:rsid w:val="00D6738B"/>
    <w:rsid w:val="00D67FE0"/>
    <w:rsid w:val="00D7014B"/>
    <w:rsid w:val="00D72719"/>
    <w:rsid w:val="00D72AC5"/>
    <w:rsid w:val="00D72E4A"/>
    <w:rsid w:val="00D73C0C"/>
    <w:rsid w:val="00D75096"/>
    <w:rsid w:val="00D76A05"/>
    <w:rsid w:val="00D801AE"/>
    <w:rsid w:val="00D8022C"/>
    <w:rsid w:val="00D83C23"/>
    <w:rsid w:val="00D905DA"/>
    <w:rsid w:val="00D908BE"/>
    <w:rsid w:val="00D91EE1"/>
    <w:rsid w:val="00D92CEA"/>
    <w:rsid w:val="00D92DCC"/>
    <w:rsid w:val="00D939C0"/>
    <w:rsid w:val="00D9547C"/>
    <w:rsid w:val="00D95B9C"/>
    <w:rsid w:val="00D96016"/>
    <w:rsid w:val="00D97F53"/>
    <w:rsid w:val="00DA2EB3"/>
    <w:rsid w:val="00DA3DFA"/>
    <w:rsid w:val="00DA49DE"/>
    <w:rsid w:val="00DA6773"/>
    <w:rsid w:val="00DA7769"/>
    <w:rsid w:val="00DB51A9"/>
    <w:rsid w:val="00DB66FE"/>
    <w:rsid w:val="00DB6E71"/>
    <w:rsid w:val="00DB78D1"/>
    <w:rsid w:val="00DC6AB7"/>
    <w:rsid w:val="00DC7CDC"/>
    <w:rsid w:val="00DC7EBB"/>
    <w:rsid w:val="00DD2DDB"/>
    <w:rsid w:val="00DD37E1"/>
    <w:rsid w:val="00DD5724"/>
    <w:rsid w:val="00DD6836"/>
    <w:rsid w:val="00DD6A22"/>
    <w:rsid w:val="00DE340F"/>
    <w:rsid w:val="00DE34CF"/>
    <w:rsid w:val="00DE3CDA"/>
    <w:rsid w:val="00DE569E"/>
    <w:rsid w:val="00DE6E1D"/>
    <w:rsid w:val="00DF19B5"/>
    <w:rsid w:val="00DF38FC"/>
    <w:rsid w:val="00DF59DC"/>
    <w:rsid w:val="00DF678E"/>
    <w:rsid w:val="00DF6D72"/>
    <w:rsid w:val="00E008A4"/>
    <w:rsid w:val="00E02215"/>
    <w:rsid w:val="00E02866"/>
    <w:rsid w:val="00E04606"/>
    <w:rsid w:val="00E06640"/>
    <w:rsid w:val="00E070C5"/>
    <w:rsid w:val="00E0742C"/>
    <w:rsid w:val="00E11042"/>
    <w:rsid w:val="00E117AB"/>
    <w:rsid w:val="00E122D1"/>
    <w:rsid w:val="00E1313A"/>
    <w:rsid w:val="00E13DC8"/>
    <w:rsid w:val="00E13ED3"/>
    <w:rsid w:val="00E14BA2"/>
    <w:rsid w:val="00E15BA1"/>
    <w:rsid w:val="00E161EF"/>
    <w:rsid w:val="00E16E44"/>
    <w:rsid w:val="00E203FE"/>
    <w:rsid w:val="00E22917"/>
    <w:rsid w:val="00E22F1E"/>
    <w:rsid w:val="00E26E25"/>
    <w:rsid w:val="00E27E18"/>
    <w:rsid w:val="00E3069E"/>
    <w:rsid w:val="00E30898"/>
    <w:rsid w:val="00E31CDC"/>
    <w:rsid w:val="00E3408B"/>
    <w:rsid w:val="00E3636D"/>
    <w:rsid w:val="00E3739F"/>
    <w:rsid w:val="00E376E9"/>
    <w:rsid w:val="00E377D0"/>
    <w:rsid w:val="00E37870"/>
    <w:rsid w:val="00E37901"/>
    <w:rsid w:val="00E408AA"/>
    <w:rsid w:val="00E40C9C"/>
    <w:rsid w:val="00E4253F"/>
    <w:rsid w:val="00E426D1"/>
    <w:rsid w:val="00E428A9"/>
    <w:rsid w:val="00E558CC"/>
    <w:rsid w:val="00E578E1"/>
    <w:rsid w:val="00E62256"/>
    <w:rsid w:val="00E63BE7"/>
    <w:rsid w:val="00E64117"/>
    <w:rsid w:val="00E648A2"/>
    <w:rsid w:val="00E64904"/>
    <w:rsid w:val="00E64924"/>
    <w:rsid w:val="00E66056"/>
    <w:rsid w:val="00E66070"/>
    <w:rsid w:val="00E66A15"/>
    <w:rsid w:val="00E67891"/>
    <w:rsid w:val="00E709E5"/>
    <w:rsid w:val="00E71B6C"/>
    <w:rsid w:val="00E71FC9"/>
    <w:rsid w:val="00E7392D"/>
    <w:rsid w:val="00E7462F"/>
    <w:rsid w:val="00E75A15"/>
    <w:rsid w:val="00E75A40"/>
    <w:rsid w:val="00E75DE9"/>
    <w:rsid w:val="00E85A5B"/>
    <w:rsid w:val="00E85D65"/>
    <w:rsid w:val="00E86118"/>
    <w:rsid w:val="00E91C0C"/>
    <w:rsid w:val="00E9303A"/>
    <w:rsid w:val="00E9743C"/>
    <w:rsid w:val="00EA2C3E"/>
    <w:rsid w:val="00EA32CF"/>
    <w:rsid w:val="00EA6044"/>
    <w:rsid w:val="00EA6211"/>
    <w:rsid w:val="00EA681A"/>
    <w:rsid w:val="00EA6B93"/>
    <w:rsid w:val="00EA7B67"/>
    <w:rsid w:val="00EA7E48"/>
    <w:rsid w:val="00EB15EA"/>
    <w:rsid w:val="00EB2397"/>
    <w:rsid w:val="00EB3F46"/>
    <w:rsid w:val="00EC00F9"/>
    <w:rsid w:val="00EC2164"/>
    <w:rsid w:val="00EC5B05"/>
    <w:rsid w:val="00EC5F59"/>
    <w:rsid w:val="00EC7477"/>
    <w:rsid w:val="00ED02E5"/>
    <w:rsid w:val="00ED07F5"/>
    <w:rsid w:val="00ED0AF6"/>
    <w:rsid w:val="00ED0D86"/>
    <w:rsid w:val="00ED5946"/>
    <w:rsid w:val="00ED5F97"/>
    <w:rsid w:val="00ED608C"/>
    <w:rsid w:val="00EE0733"/>
    <w:rsid w:val="00EE1B54"/>
    <w:rsid w:val="00EE3CBC"/>
    <w:rsid w:val="00EE4E1D"/>
    <w:rsid w:val="00EE5357"/>
    <w:rsid w:val="00EE6628"/>
    <w:rsid w:val="00EE7727"/>
    <w:rsid w:val="00EE7910"/>
    <w:rsid w:val="00EE7D7C"/>
    <w:rsid w:val="00EF0A66"/>
    <w:rsid w:val="00EF0A89"/>
    <w:rsid w:val="00EF0C2C"/>
    <w:rsid w:val="00EF1D5C"/>
    <w:rsid w:val="00EF376B"/>
    <w:rsid w:val="00EF3A19"/>
    <w:rsid w:val="00F013F2"/>
    <w:rsid w:val="00F01E01"/>
    <w:rsid w:val="00F01FAB"/>
    <w:rsid w:val="00F02331"/>
    <w:rsid w:val="00F03AED"/>
    <w:rsid w:val="00F03C76"/>
    <w:rsid w:val="00F10B0F"/>
    <w:rsid w:val="00F11614"/>
    <w:rsid w:val="00F11694"/>
    <w:rsid w:val="00F16273"/>
    <w:rsid w:val="00F16E1E"/>
    <w:rsid w:val="00F21560"/>
    <w:rsid w:val="00F2286B"/>
    <w:rsid w:val="00F2517E"/>
    <w:rsid w:val="00F25D98"/>
    <w:rsid w:val="00F300FB"/>
    <w:rsid w:val="00F30781"/>
    <w:rsid w:val="00F3190B"/>
    <w:rsid w:val="00F33FEF"/>
    <w:rsid w:val="00F344E4"/>
    <w:rsid w:val="00F362A7"/>
    <w:rsid w:val="00F40917"/>
    <w:rsid w:val="00F40B85"/>
    <w:rsid w:val="00F415C5"/>
    <w:rsid w:val="00F41F63"/>
    <w:rsid w:val="00F42BE9"/>
    <w:rsid w:val="00F45E9A"/>
    <w:rsid w:val="00F522D5"/>
    <w:rsid w:val="00F52F1D"/>
    <w:rsid w:val="00F546F2"/>
    <w:rsid w:val="00F5557B"/>
    <w:rsid w:val="00F56C20"/>
    <w:rsid w:val="00F57950"/>
    <w:rsid w:val="00F60EF2"/>
    <w:rsid w:val="00F61596"/>
    <w:rsid w:val="00F62B9B"/>
    <w:rsid w:val="00F66896"/>
    <w:rsid w:val="00F718D8"/>
    <w:rsid w:val="00F726D7"/>
    <w:rsid w:val="00F74142"/>
    <w:rsid w:val="00F75006"/>
    <w:rsid w:val="00F77710"/>
    <w:rsid w:val="00F77A07"/>
    <w:rsid w:val="00F77D84"/>
    <w:rsid w:val="00F82ECE"/>
    <w:rsid w:val="00F842CC"/>
    <w:rsid w:val="00F85ABA"/>
    <w:rsid w:val="00F863A2"/>
    <w:rsid w:val="00F86F94"/>
    <w:rsid w:val="00F9031B"/>
    <w:rsid w:val="00F90934"/>
    <w:rsid w:val="00F909EE"/>
    <w:rsid w:val="00F943C1"/>
    <w:rsid w:val="00F949B8"/>
    <w:rsid w:val="00F964B6"/>
    <w:rsid w:val="00F96DD7"/>
    <w:rsid w:val="00FA02E2"/>
    <w:rsid w:val="00FA121B"/>
    <w:rsid w:val="00FA1B83"/>
    <w:rsid w:val="00FA22D0"/>
    <w:rsid w:val="00FA24B1"/>
    <w:rsid w:val="00FA2DE0"/>
    <w:rsid w:val="00FA324F"/>
    <w:rsid w:val="00FA3E98"/>
    <w:rsid w:val="00FA55A0"/>
    <w:rsid w:val="00FA63AB"/>
    <w:rsid w:val="00FA6FED"/>
    <w:rsid w:val="00FA79A9"/>
    <w:rsid w:val="00FB1FFB"/>
    <w:rsid w:val="00FB2773"/>
    <w:rsid w:val="00FB6386"/>
    <w:rsid w:val="00FB7DE3"/>
    <w:rsid w:val="00FC0250"/>
    <w:rsid w:val="00FC3000"/>
    <w:rsid w:val="00FC40B9"/>
    <w:rsid w:val="00FC4B81"/>
    <w:rsid w:val="00FC4F4F"/>
    <w:rsid w:val="00FC7BF3"/>
    <w:rsid w:val="00FC7D75"/>
    <w:rsid w:val="00FD01B8"/>
    <w:rsid w:val="00FD0991"/>
    <w:rsid w:val="00FD2AD7"/>
    <w:rsid w:val="00FD2CBA"/>
    <w:rsid w:val="00FD3812"/>
    <w:rsid w:val="00FD4D87"/>
    <w:rsid w:val="00FD5CB9"/>
    <w:rsid w:val="00FE006E"/>
    <w:rsid w:val="00FE0F8D"/>
    <w:rsid w:val="00FE20E9"/>
    <w:rsid w:val="00FE2595"/>
    <w:rsid w:val="00FE57B3"/>
    <w:rsid w:val="00FE5A8D"/>
    <w:rsid w:val="00FE623D"/>
    <w:rsid w:val="00FE64D2"/>
    <w:rsid w:val="00FE7DCE"/>
    <w:rsid w:val="00FF3CF7"/>
    <w:rsid w:val="00FF50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A9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3878C1"/>
    <w:rPr>
      <w:rFonts w:ascii="Arial" w:hAnsi="Arial"/>
      <w:sz w:val="32"/>
      <w:lang w:eastAsia="en-US"/>
    </w:rPr>
  </w:style>
  <w:style w:type="paragraph" w:styleId="ListParagraph">
    <w:name w:val="List Paragraph"/>
    <w:basedOn w:val="Normal"/>
    <w:uiPriority w:val="34"/>
    <w:qFormat/>
    <w:rsid w:val="007A7972"/>
    <w:pPr>
      <w:ind w:firstLineChars="200" w:firstLine="420"/>
    </w:pPr>
  </w:style>
  <w:style w:type="table" w:styleId="TableGrid">
    <w:name w:val="Table Grid"/>
    <w:aliases w:val="TableGrid"/>
    <w:basedOn w:val="TableNormal"/>
    <w:qFormat/>
    <w:rsid w:val="00555D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55D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2876">
      <w:bodyDiv w:val="1"/>
      <w:marLeft w:val="0"/>
      <w:marRight w:val="0"/>
      <w:marTop w:val="0"/>
      <w:marBottom w:val="0"/>
      <w:divBdr>
        <w:top w:val="none" w:sz="0" w:space="0" w:color="auto"/>
        <w:left w:val="none" w:sz="0" w:space="0" w:color="auto"/>
        <w:bottom w:val="none" w:sz="0" w:space="0" w:color="auto"/>
        <w:right w:val="none" w:sz="0" w:space="0" w:color="auto"/>
      </w:divBdr>
    </w:div>
    <w:div w:id="176623477">
      <w:bodyDiv w:val="1"/>
      <w:marLeft w:val="0"/>
      <w:marRight w:val="0"/>
      <w:marTop w:val="0"/>
      <w:marBottom w:val="0"/>
      <w:divBdr>
        <w:top w:val="none" w:sz="0" w:space="0" w:color="auto"/>
        <w:left w:val="none" w:sz="0" w:space="0" w:color="auto"/>
        <w:bottom w:val="none" w:sz="0" w:space="0" w:color="auto"/>
        <w:right w:val="none" w:sz="0" w:space="0" w:color="auto"/>
      </w:divBdr>
    </w:div>
    <w:div w:id="440346127">
      <w:bodyDiv w:val="1"/>
      <w:marLeft w:val="0"/>
      <w:marRight w:val="0"/>
      <w:marTop w:val="0"/>
      <w:marBottom w:val="0"/>
      <w:divBdr>
        <w:top w:val="none" w:sz="0" w:space="0" w:color="auto"/>
        <w:left w:val="none" w:sz="0" w:space="0" w:color="auto"/>
        <w:bottom w:val="none" w:sz="0" w:space="0" w:color="auto"/>
        <w:right w:val="none" w:sz="0" w:space="0" w:color="auto"/>
      </w:divBdr>
    </w:div>
    <w:div w:id="568000833">
      <w:bodyDiv w:val="1"/>
      <w:marLeft w:val="0"/>
      <w:marRight w:val="0"/>
      <w:marTop w:val="0"/>
      <w:marBottom w:val="0"/>
      <w:divBdr>
        <w:top w:val="none" w:sz="0" w:space="0" w:color="auto"/>
        <w:left w:val="none" w:sz="0" w:space="0" w:color="auto"/>
        <w:bottom w:val="none" w:sz="0" w:space="0" w:color="auto"/>
        <w:right w:val="none" w:sz="0" w:space="0" w:color="auto"/>
      </w:divBdr>
      <w:divsChild>
        <w:div w:id="1012339784">
          <w:marLeft w:val="288"/>
          <w:marRight w:val="0"/>
          <w:marTop w:val="0"/>
          <w:marBottom w:val="120"/>
          <w:divBdr>
            <w:top w:val="none" w:sz="0" w:space="0" w:color="auto"/>
            <w:left w:val="none" w:sz="0" w:space="0" w:color="auto"/>
            <w:bottom w:val="none" w:sz="0" w:space="0" w:color="auto"/>
            <w:right w:val="none" w:sz="0" w:space="0" w:color="auto"/>
          </w:divBdr>
        </w:div>
      </w:divsChild>
    </w:div>
    <w:div w:id="722409956">
      <w:bodyDiv w:val="1"/>
      <w:marLeft w:val="0"/>
      <w:marRight w:val="0"/>
      <w:marTop w:val="0"/>
      <w:marBottom w:val="0"/>
      <w:divBdr>
        <w:top w:val="none" w:sz="0" w:space="0" w:color="auto"/>
        <w:left w:val="none" w:sz="0" w:space="0" w:color="auto"/>
        <w:bottom w:val="none" w:sz="0" w:space="0" w:color="auto"/>
        <w:right w:val="none" w:sz="0" w:space="0" w:color="auto"/>
      </w:divBdr>
    </w:div>
    <w:div w:id="875044497">
      <w:bodyDiv w:val="1"/>
      <w:marLeft w:val="0"/>
      <w:marRight w:val="0"/>
      <w:marTop w:val="0"/>
      <w:marBottom w:val="0"/>
      <w:divBdr>
        <w:top w:val="none" w:sz="0" w:space="0" w:color="auto"/>
        <w:left w:val="none" w:sz="0" w:space="0" w:color="auto"/>
        <w:bottom w:val="none" w:sz="0" w:space="0" w:color="auto"/>
        <w:right w:val="none" w:sz="0" w:space="0" w:color="auto"/>
      </w:divBdr>
    </w:div>
    <w:div w:id="957298394">
      <w:bodyDiv w:val="1"/>
      <w:marLeft w:val="0"/>
      <w:marRight w:val="0"/>
      <w:marTop w:val="0"/>
      <w:marBottom w:val="0"/>
      <w:divBdr>
        <w:top w:val="none" w:sz="0" w:space="0" w:color="auto"/>
        <w:left w:val="none" w:sz="0" w:space="0" w:color="auto"/>
        <w:bottom w:val="none" w:sz="0" w:space="0" w:color="auto"/>
        <w:right w:val="none" w:sz="0" w:space="0" w:color="auto"/>
      </w:divBdr>
    </w:div>
    <w:div w:id="1110513855">
      <w:bodyDiv w:val="1"/>
      <w:marLeft w:val="0"/>
      <w:marRight w:val="0"/>
      <w:marTop w:val="0"/>
      <w:marBottom w:val="0"/>
      <w:divBdr>
        <w:top w:val="none" w:sz="0" w:space="0" w:color="auto"/>
        <w:left w:val="none" w:sz="0" w:space="0" w:color="auto"/>
        <w:bottom w:val="none" w:sz="0" w:space="0" w:color="auto"/>
        <w:right w:val="none" w:sz="0" w:space="0" w:color="auto"/>
      </w:divBdr>
    </w:div>
    <w:div w:id="1352105908">
      <w:bodyDiv w:val="1"/>
      <w:marLeft w:val="0"/>
      <w:marRight w:val="0"/>
      <w:marTop w:val="0"/>
      <w:marBottom w:val="0"/>
      <w:divBdr>
        <w:top w:val="none" w:sz="0" w:space="0" w:color="auto"/>
        <w:left w:val="none" w:sz="0" w:space="0" w:color="auto"/>
        <w:bottom w:val="none" w:sz="0" w:space="0" w:color="auto"/>
        <w:right w:val="none" w:sz="0" w:space="0" w:color="auto"/>
      </w:divBdr>
      <w:divsChild>
        <w:div w:id="2007131792">
          <w:marLeft w:val="288"/>
          <w:marRight w:val="0"/>
          <w:marTop w:val="0"/>
          <w:marBottom w:val="120"/>
          <w:divBdr>
            <w:top w:val="none" w:sz="0" w:space="0" w:color="auto"/>
            <w:left w:val="none" w:sz="0" w:space="0" w:color="auto"/>
            <w:bottom w:val="none" w:sz="0" w:space="0" w:color="auto"/>
            <w:right w:val="none" w:sz="0" w:space="0" w:color="auto"/>
          </w:divBdr>
        </w:div>
        <w:div w:id="212891572">
          <w:marLeft w:val="288"/>
          <w:marRight w:val="0"/>
          <w:marTop w:val="0"/>
          <w:marBottom w:val="120"/>
          <w:divBdr>
            <w:top w:val="none" w:sz="0" w:space="0" w:color="auto"/>
            <w:left w:val="none" w:sz="0" w:space="0" w:color="auto"/>
            <w:bottom w:val="none" w:sz="0" w:space="0" w:color="auto"/>
            <w:right w:val="none" w:sz="0" w:space="0" w:color="auto"/>
          </w:divBdr>
        </w:div>
      </w:divsChild>
    </w:div>
    <w:div w:id="1437095429">
      <w:bodyDiv w:val="1"/>
      <w:marLeft w:val="0"/>
      <w:marRight w:val="0"/>
      <w:marTop w:val="0"/>
      <w:marBottom w:val="0"/>
      <w:divBdr>
        <w:top w:val="none" w:sz="0" w:space="0" w:color="auto"/>
        <w:left w:val="none" w:sz="0" w:space="0" w:color="auto"/>
        <w:bottom w:val="none" w:sz="0" w:space="0" w:color="auto"/>
        <w:right w:val="none" w:sz="0" w:space="0" w:color="auto"/>
      </w:divBdr>
    </w:div>
    <w:div w:id="1585993459">
      <w:bodyDiv w:val="1"/>
      <w:marLeft w:val="0"/>
      <w:marRight w:val="0"/>
      <w:marTop w:val="0"/>
      <w:marBottom w:val="0"/>
      <w:divBdr>
        <w:top w:val="none" w:sz="0" w:space="0" w:color="auto"/>
        <w:left w:val="none" w:sz="0" w:space="0" w:color="auto"/>
        <w:bottom w:val="none" w:sz="0" w:space="0" w:color="auto"/>
        <w:right w:val="none" w:sz="0" w:space="0" w:color="auto"/>
      </w:divBdr>
      <w:divsChild>
        <w:div w:id="1056783637">
          <w:marLeft w:val="288"/>
          <w:marRight w:val="0"/>
          <w:marTop w:val="0"/>
          <w:marBottom w:val="120"/>
          <w:divBdr>
            <w:top w:val="none" w:sz="0" w:space="0" w:color="auto"/>
            <w:left w:val="none" w:sz="0" w:space="0" w:color="auto"/>
            <w:bottom w:val="none" w:sz="0" w:space="0" w:color="auto"/>
            <w:right w:val="none" w:sz="0" w:space="0" w:color="auto"/>
          </w:divBdr>
        </w:div>
      </w:divsChild>
    </w:div>
    <w:div w:id="187703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0273-730A-47C0-9436-3A90ADD7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2856</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1668</cp:revision>
  <cp:lastPrinted>1899-12-31T23:00:00Z</cp:lastPrinted>
  <dcterms:created xsi:type="dcterms:W3CDTF">2023-05-25T08:03:00Z</dcterms:created>
  <dcterms:modified xsi:type="dcterms:W3CDTF">2024-11-08T03:56:00Z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1724669155</vt:lpwstr>
  </property>
</Properties>
</file>